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B0D4F" w14:textId="77777777" w:rsidR="009075D1" w:rsidRPr="008B6767" w:rsidRDefault="009075D1" w:rsidP="008C20E9">
      <w:pPr>
        <w:tabs>
          <w:tab w:val="left" w:pos="993"/>
          <w:tab w:val="left" w:pos="1134"/>
        </w:tabs>
        <w:rPr>
          <w:rFonts w:cs="Arial"/>
          <w:color w:val="FF0000"/>
        </w:rPr>
      </w:pPr>
    </w:p>
    <w:p w14:paraId="0FCB1A6F" w14:textId="3F77A49B" w:rsidR="007E0888" w:rsidRPr="00D1580D" w:rsidRDefault="00E14CEB" w:rsidP="008C20E9">
      <w:pPr>
        <w:tabs>
          <w:tab w:val="left" w:pos="993"/>
          <w:tab w:val="left" w:pos="1134"/>
        </w:tabs>
        <w:rPr>
          <w:rFonts w:cs="Arial"/>
        </w:rPr>
      </w:pPr>
      <w:r w:rsidRPr="00D1580D">
        <w:rPr>
          <w:rFonts w:cs="Arial"/>
        </w:rPr>
        <w:t xml:space="preserve">Številka: </w:t>
      </w:r>
      <w:r w:rsidR="00C1685C" w:rsidRPr="00D1580D">
        <w:rPr>
          <w:rFonts w:cs="Arial"/>
        </w:rPr>
        <w:t>430</w:t>
      </w:r>
      <w:r w:rsidR="00454116" w:rsidRPr="00D1580D">
        <w:rPr>
          <w:rFonts w:cs="Arial"/>
        </w:rPr>
        <w:t>1</w:t>
      </w:r>
      <w:r w:rsidR="00C1685C" w:rsidRPr="00D1580D">
        <w:rPr>
          <w:rFonts w:cs="Arial"/>
        </w:rPr>
        <w:t>-</w:t>
      </w:r>
      <w:r w:rsidR="006D5692" w:rsidRPr="00D1580D">
        <w:rPr>
          <w:rFonts w:cs="Arial"/>
        </w:rPr>
        <w:t>00</w:t>
      </w:r>
      <w:r w:rsidR="00D1580D" w:rsidRPr="00D1580D">
        <w:rPr>
          <w:rFonts w:cs="Arial"/>
        </w:rPr>
        <w:t>02</w:t>
      </w:r>
      <w:r w:rsidR="00C1685C" w:rsidRPr="00D1580D">
        <w:rPr>
          <w:rFonts w:cs="Arial"/>
        </w:rPr>
        <w:t>/</w:t>
      </w:r>
      <w:r w:rsidR="006D5692" w:rsidRPr="00D1580D">
        <w:rPr>
          <w:rFonts w:cs="Arial"/>
        </w:rPr>
        <w:t>202</w:t>
      </w:r>
      <w:r w:rsidR="00676EB0" w:rsidRPr="00D1580D">
        <w:rPr>
          <w:rFonts w:cs="Arial"/>
        </w:rPr>
        <w:t>6</w:t>
      </w:r>
    </w:p>
    <w:p w14:paraId="51730F83" w14:textId="0C4C1C32" w:rsidR="00B70DBF" w:rsidRPr="00D1580D" w:rsidRDefault="00B70DBF" w:rsidP="008C20E9">
      <w:pPr>
        <w:tabs>
          <w:tab w:val="left" w:pos="993"/>
          <w:tab w:val="left" w:pos="1134"/>
        </w:tabs>
        <w:rPr>
          <w:rFonts w:cs="Arial"/>
        </w:rPr>
      </w:pPr>
      <w:r w:rsidRPr="00D1580D">
        <w:rPr>
          <w:rFonts w:cs="Arial"/>
        </w:rPr>
        <w:t>JN</w:t>
      </w:r>
      <w:r w:rsidR="001E6CD7" w:rsidRPr="00D1580D">
        <w:rPr>
          <w:rFonts w:cs="Arial"/>
        </w:rPr>
        <w:t xml:space="preserve"> BR</w:t>
      </w:r>
      <w:r w:rsidRPr="00D1580D">
        <w:rPr>
          <w:rFonts w:cs="Arial"/>
        </w:rPr>
        <w:t>:</w:t>
      </w:r>
      <w:r w:rsidR="006D5692" w:rsidRPr="00D1580D">
        <w:rPr>
          <w:rFonts w:cs="Arial"/>
        </w:rPr>
        <w:t>202</w:t>
      </w:r>
      <w:r w:rsidR="00676EB0" w:rsidRPr="00D1580D">
        <w:rPr>
          <w:rFonts w:cs="Arial"/>
        </w:rPr>
        <w:t>6</w:t>
      </w:r>
      <w:r w:rsidR="00C1685C" w:rsidRPr="00D1580D">
        <w:rPr>
          <w:rFonts w:cs="Arial"/>
        </w:rPr>
        <w:t>-</w:t>
      </w:r>
      <w:r w:rsidR="00D1580D" w:rsidRPr="00D1580D">
        <w:rPr>
          <w:rFonts w:cs="Arial"/>
        </w:rPr>
        <w:t>061</w:t>
      </w:r>
    </w:p>
    <w:p w14:paraId="102E9D39" w14:textId="5F86D191" w:rsidR="00A96181" w:rsidRDefault="00A96181" w:rsidP="00A652C8">
      <w:pPr>
        <w:tabs>
          <w:tab w:val="left" w:pos="1026"/>
        </w:tabs>
        <w:jc w:val="both"/>
        <w:rPr>
          <w:rFonts w:cs="Arial"/>
        </w:rPr>
      </w:pPr>
    </w:p>
    <w:p w14:paraId="14516350" w14:textId="234CF7D5" w:rsidR="2AA8C14C" w:rsidRDefault="2AA8C14C" w:rsidP="2AA8C14C">
      <w:pPr>
        <w:jc w:val="center"/>
        <w:rPr>
          <w:rFonts w:cs="Arial"/>
          <w:b/>
          <w:bCs/>
          <w:sz w:val="24"/>
          <w:szCs w:val="24"/>
        </w:rPr>
      </w:pPr>
    </w:p>
    <w:p w14:paraId="5ACC6E15" w14:textId="77777777" w:rsidR="00314BED" w:rsidRDefault="00314BED" w:rsidP="2AA8C14C">
      <w:pPr>
        <w:jc w:val="center"/>
        <w:rPr>
          <w:rFonts w:cs="Arial"/>
          <w:b/>
          <w:bCs/>
          <w:sz w:val="24"/>
          <w:szCs w:val="24"/>
        </w:rPr>
      </w:pPr>
    </w:p>
    <w:p w14:paraId="67524BAD" w14:textId="2E3F879A" w:rsidR="006D261C" w:rsidRDefault="006D261C" w:rsidP="32868ACA">
      <w:pPr>
        <w:jc w:val="center"/>
        <w:rPr>
          <w:rFonts w:cs="Arial"/>
          <w:b/>
          <w:bCs/>
          <w:sz w:val="24"/>
          <w:szCs w:val="24"/>
        </w:rPr>
      </w:pPr>
      <w:r w:rsidRPr="32868ACA">
        <w:rPr>
          <w:rFonts w:cs="Arial"/>
          <w:b/>
          <w:bCs/>
          <w:sz w:val="24"/>
          <w:szCs w:val="24"/>
        </w:rPr>
        <w:t>VRSTA IN OPIS</w:t>
      </w:r>
      <w:r w:rsidR="00D42474">
        <w:rPr>
          <w:rFonts w:cs="Arial"/>
          <w:b/>
          <w:bCs/>
          <w:sz w:val="24"/>
          <w:szCs w:val="24"/>
        </w:rPr>
        <w:t xml:space="preserve"> PREDMETA</w:t>
      </w:r>
      <w:r w:rsidRPr="32868ACA">
        <w:rPr>
          <w:rFonts w:cs="Arial"/>
          <w:b/>
          <w:bCs/>
          <w:sz w:val="24"/>
          <w:szCs w:val="24"/>
        </w:rPr>
        <w:t xml:space="preserve"> </w:t>
      </w:r>
    </w:p>
    <w:p w14:paraId="4FDB4361" w14:textId="52D936BC" w:rsidR="001E6CD7" w:rsidRDefault="001E6CD7" w:rsidP="32868ACA">
      <w:pPr>
        <w:jc w:val="center"/>
        <w:rPr>
          <w:rFonts w:cs="Arial"/>
          <w:b/>
          <w:bCs/>
          <w:sz w:val="24"/>
          <w:szCs w:val="24"/>
        </w:rPr>
      </w:pPr>
    </w:p>
    <w:p w14:paraId="12565B3A" w14:textId="4598DCDB" w:rsidR="00DF59BE" w:rsidRPr="00B95483" w:rsidRDefault="00902C55" w:rsidP="004750FF">
      <w:pPr>
        <w:jc w:val="both"/>
        <w:rPr>
          <w:rFonts w:cs="Arial"/>
        </w:rPr>
      </w:pPr>
      <w:r w:rsidRPr="007A2399">
        <w:rPr>
          <w:rFonts w:cs="Arial"/>
        </w:rPr>
        <w:t xml:space="preserve">Predmet javnega naročila </w:t>
      </w:r>
      <w:r w:rsidR="00E36E23">
        <w:rPr>
          <w:rFonts w:cs="Arial"/>
        </w:rPr>
        <w:t xml:space="preserve">je </w:t>
      </w:r>
      <w:r w:rsidR="00333971">
        <w:rPr>
          <w:rFonts w:cs="Arial"/>
        </w:rPr>
        <w:t xml:space="preserve">prodaja, nakup, </w:t>
      </w:r>
      <w:r w:rsidR="00470DE3">
        <w:rPr>
          <w:rFonts w:cs="Arial"/>
        </w:rPr>
        <w:t>skladiščenje in obnavljanje</w:t>
      </w:r>
      <w:r w:rsidR="00833024">
        <w:rPr>
          <w:rFonts w:cs="Arial"/>
        </w:rPr>
        <w:t xml:space="preserve"> </w:t>
      </w:r>
      <w:r w:rsidR="00470DE3">
        <w:rPr>
          <w:rFonts w:cs="Arial"/>
        </w:rPr>
        <w:t xml:space="preserve">ribjih </w:t>
      </w:r>
      <w:r w:rsidR="00E36E23">
        <w:rPr>
          <w:rFonts w:cs="Arial"/>
        </w:rPr>
        <w:t>konzerv</w:t>
      </w:r>
      <w:r w:rsidR="00333971">
        <w:rPr>
          <w:rFonts w:cs="Arial"/>
        </w:rPr>
        <w:t xml:space="preserve"> </w:t>
      </w:r>
      <w:r w:rsidR="00691720">
        <w:rPr>
          <w:rFonts w:cs="Arial"/>
        </w:rPr>
        <w:t>(v nadaljevanju tudi blago)</w:t>
      </w:r>
      <w:r w:rsidR="00454116">
        <w:rPr>
          <w:rFonts w:cs="Arial"/>
        </w:rPr>
        <w:t>. Skla</w:t>
      </w:r>
      <w:r w:rsidR="00333971">
        <w:rPr>
          <w:rFonts w:cs="Arial"/>
        </w:rPr>
        <w:t>diščenje in obnavljanje so bo vršilo</w:t>
      </w:r>
      <w:r w:rsidR="00E36E23">
        <w:rPr>
          <w:rFonts w:cs="Arial"/>
        </w:rPr>
        <w:t xml:space="preserve"> </w:t>
      </w:r>
      <w:r w:rsidR="00DD05FC">
        <w:rPr>
          <w:rFonts w:cs="Arial"/>
        </w:rPr>
        <w:t>v skladišču na območju Republike Slovenije, ki ga zagotovi ponudnik</w:t>
      </w:r>
      <w:r w:rsidR="00E36E23">
        <w:rPr>
          <w:rFonts w:cs="Arial"/>
        </w:rPr>
        <w:t>.</w:t>
      </w:r>
      <w:r>
        <w:rPr>
          <w:rFonts w:cs="Arial"/>
        </w:rPr>
        <w:t xml:space="preserve"> </w:t>
      </w:r>
      <w:r w:rsidR="00470DE3">
        <w:rPr>
          <w:rFonts w:cs="Arial"/>
        </w:rPr>
        <w:t xml:space="preserve">Naročnik je </w:t>
      </w:r>
      <w:r w:rsidR="00333971">
        <w:rPr>
          <w:rFonts w:cs="Arial"/>
        </w:rPr>
        <w:t xml:space="preserve">naročilo razdelil na </w:t>
      </w:r>
      <w:r w:rsidR="00676EB0">
        <w:rPr>
          <w:rFonts w:cs="Arial"/>
        </w:rPr>
        <w:t>tri</w:t>
      </w:r>
      <w:r w:rsidR="00DC6E4A">
        <w:rPr>
          <w:rFonts w:cs="Arial"/>
        </w:rPr>
        <w:t xml:space="preserve"> </w:t>
      </w:r>
      <w:r w:rsidR="00470DE3">
        <w:rPr>
          <w:rFonts w:cs="Arial"/>
        </w:rPr>
        <w:t>(</w:t>
      </w:r>
      <w:r w:rsidR="00676EB0">
        <w:rPr>
          <w:rFonts w:cs="Arial"/>
        </w:rPr>
        <w:t>3) sklope</w:t>
      </w:r>
      <w:r w:rsidR="00470DE3">
        <w:rPr>
          <w:rFonts w:cs="Arial"/>
        </w:rPr>
        <w:t>.</w:t>
      </w:r>
      <w:r w:rsidR="00DC6E4A">
        <w:rPr>
          <w:rFonts w:cs="Arial"/>
        </w:rPr>
        <w:t xml:space="preserve"> Pri </w:t>
      </w:r>
      <w:r w:rsidR="00676EB0">
        <w:rPr>
          <w:rFonts w:cs="Arial"/>
        </w:rPr>
        <w:t xml:space="preserve">vseh treh </w:t>
      </w:r>
      <w:r w:rsidR="00DC6E4A">
        <w:rPr>
          <w:rFonts w:cs="Arial"/>
        </w:rPr>
        <w:t>sklopih je predmet naročila prodaja, nakup, skladiščenje in obnavljanje konzer</w:t>
      </w:r>
      <w:r w:rsidR="00676EB0">
        <w:rPr>
          <w:rFonts w:cs="Arial"/>
        </w:rPr>
        <w:t>v.</w:t>
      </w:r>
      <w:r w:rsidR="00DC6E4A">
        <w:rPr>
          <w:rFonts w:cs="Arial"/>
        </w:rPr>
        <w:t xml:space="preserve"> </w:t>
      </w:r>
      <w:r w:rsidR="000C3CB7" w:rsidRPr="00B95483">
        <w:rPr>
          <w:rFonts w:cs="Arial"/>
        </w:rPr>
        <w:t xml:space="preserve">Ponudnik lahko odda ponudbo za en ali več sklopov. Ponudbo je potrebno oddati za celotni sklop, delne količine </w:t>
      </w:r>
      <w:r w:rsidR="009E1D55" w:rsidRPr="00B95483">
        <w:rPr>
          <w:rFonts w:cs="Arial"/>
        </w:rPr>
        <w:t>znotraj sklopov</w:t>
      </w:r>
      <w:r w:rsidR="000C3CB7" w:rsidRPr="00B95483">
        <w:rPr>
          <w:rFonts w:cs="Arial"/>
        </w:rPr>
        <w:t xml:space="preserve"> niso dovoljene. </w:t>
      </w:r>
    </w:p>
    <w:p w14:paraId="293C5B58" w14:textId="1CB39188" w:rsidR="000E0AED" w:rsidRPr="00D514FD" w:rsidRDefault="000E0AED" w:rsidP="000E0AED">
      <w:pPr>
        <w:spacing w:line="23" w:lineRule="atLeast"/>
        <w:rPr>
          <w:rFonts w:cs="Arial"/>
        </w:rPr>
      </w:pPr>
    </w:p>
    <w:p w14:paraId="16F08833" w14:textId="100894B6" w:rsidR="000C3CB7" w:rsidRDefault="000C3CB7" w:rsidP="000C3CB7">
      <w:pPr>
        <w:rPr>
          <w:rFonts w:cs="Arial"/>
          <w:b/>
          <w:color w:val="FF0000"/>
        </w:rPr>
      </w:pPr>
    </w:p>
    <w:p w14:paraId="2B37B7E1" w14:textId="3E3127A8" w:rsidR="000C3CB7" w:rsidRDefault="00B95483" w:rsidP="0015434A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15434A">
        <w:rPr>
          <w:rFonts w:ascii="Arial" w:hAnsi="Arial" w:cs="Arial"/>
          <w:b/>
        </w:rPr>
        <w:t>Vrste, količine, lokacije, kvaliteta blaga:</w:t>
      </w:r>
    </w:p>
    <w:p w14:paraId="74572D73" w14:textId="77777777" w:rsidR="00471FF9" w:rsidRDefault="00471FF9" w:rsidP="00683D80">
      <w:pPr>
        <w:pStyle w:val="Odstavekseznama"/>
        <w:widowControl w:val="0"/>
        <w:rPr>
          <w:rFonts w:cs="Arial"/>
        </w:rPr>
      </w:pPr>
      <w:bookmarkStart w:id="0" w:name="_Toc3951460"/>
      <w:bookmarkStart w:id="1" w:name="_Toc19676154"/>
      <w:bookmarkStart w:id="2" w:name="_Hlk80963579"/>
    </w:p>
    <w:p w14:paraId="4F7B8D0F" w14:textId="4AC66BA8" w:rsidR="00910EA6" w:rsidRDefault="00910EA6" w:rsidP="00910EA6">
      <w:pPr>
        <w:jc w:val="both"/>
        <w:rPr>
          <w:rFonts w:cs="Arial"/>
        </w:rPr>
      </w:pPr>
      <w:r>
        <w:rPr>
          <w:rFonts w:cs="Arial"/>
        </w:rPr>
        <w:t xml:space="preserve">Ribje konzerve so gotove sterilizirane pločevinke ribjega mesa, ki morajo glede varnosti, zdravstvene ustreznosti in kakovosti ustrezati zahtevam slovenske in EU </w:t>
      </w:r>
      <w:proofErr w:type="spellStart"/>
      <w:r>
        <w:rPr>
          <w:rFonts w:cs="Arial"/>
        </w:rPr>
        <w:t>zakonodje</w:t>
      </w:r>
      <w:proofErr w:type="spellEnd"/>
      <w:r>
        <w:rPr>
          <w:rFonts w:cs="Arial"/>
        </w:rPr>
        <w:t>. Ribje konzerve morajo vsebovati samo kakovostno ribje meso. Vsebovati ne smejo ribjih glav, oči, škrg, plavuti in drobovja. Pakirane morajo biti v hermetično zaprti embalaži, napolnjene z ustreznimi aditivi in dodatki, ki morajo ustrezati veljavnim predpisom, sterilizirane. Izdelki morajo biti primerni za uživanje brez predhodne obdelave.</w:t>
      </w:r>
    </w:p>
    <w:p w14:paraId="391CE2A6" w14:textId="77777777" w:rsidR="0049339A" w:rsidRDefault="0049339A" w:rsidP="00910EA6">
      <w:pPr>
        <w:jc w:val="both"/>
        <w:rPr>
          <w:rFonts w:cs="Arial"/>
        </w:rPr>
      </w:pPr>
    </w:p>
    <w:p w14:paraId="19E8C728" w14:textId="1595745C" w:rsidR="00AC7E0F" w:rsidRDefault="00AC7E0F" w:rsidP="00B6642F">
      <w:pPr>
        <w:jc w:val="both"/>
        <w:rPr>
          <w:rFonts w:cs="Arial"/>
          <w:b/>
        </w:rPr>
      </w:pPr>
    </w:p>
    <w:p w14:paraId="32A647A1" w14:textId="67DF3681" w:rsidR="00910EA6" w:rsidRDefault="00910EA6" w:rsidP="00030A2D">
      <w:pPr>
        <w:ind w:firstLine="708"/>
        <w:rPr>
          <w:rFonts w:cs="Arial"/>
          <w:b/>
          <w:color w:val="0070C0"/>
          <w:u w:val="single"/>
        </w:rPr>
      </w:pPr>
      <w:r w:rsidRPr="00030A2D">
        <w:rPr>
          <w:rFonts w:cs="Arial"/>
          <w:b/>
          <w:color w:val="0070C0"/>
          <w:u w:val="single"/>
        </w:rPr>
        <w:t xml:space="preserve">SKLOP </w:t>
      </w:r>
      <w:r w:rsidR="00676EB0">
        <w:rPr>
          <w:rFonts w:cs="Arial"/>
          <w:b/>
          <w:color w:val="0070C0"/>
          <w:u w:val="single"/>
        </w:rPr>
        <w:t>1</w:t>
      </w:r>
      <w:r w:rsidRPr="00030A2D">
        <w:rPr>
          <w:rFonts w:cs="Arial"/>
          <w:b/>
          <w:color w:val="0070C0"/>
          <w:u w:val="single"/>
        </w:rPr>
        <w:t>: SKUŠA FILETI V RASTLINSKEM OLJU –  3.450 KG</w:t>
      </w:r>
    </w:p>
    <w:p w14:paraId="4B3666DA" w14:textId="77777777" w:rsidR="007E6C70" w:rsidRDefault="007E6C70" w:rsidP="007E6C70">
      <w:pPr>
        <w:widowControl w:val="0"/>
        <w:jc w:val="both"/>
        <w:rPr>
          <w:rFonts w:cs="Arial"/>
          <w:b/>
        </w:rPr>
      </w:pPr>
    </w:p>
    <w:p w14:paraId="65D4CD07" w14:textId="38CDD378" w:rsidR="007E6C70" w:rsidRDefault="007E6C70" w:rsidP="007E6C70">
      <w:pPr>
        <w:widowControl w:val="0"/>
        <w:jc w:val="both"/>
        <w:rPr>
          <w:rFonts w:cs="Arial"/>
          <w:b/>
        </w:rPr>
      </w:pPr>
      <w:r>
        <w:rPr>
          <w:rFonts w:cs="Arial"/>
          <w:b/>
        </w:rPr>
        <w:t xml:space="preserve">Ponudnik ponudi odkup in prodajo enake količine blaga oz. najbližji približek odkupljene količine v kg, glede na količino osnovnega pakiranja. </w:t>
      </w:r>
    </w:p>
    <w:p w14:paraId="2CF5A39A" w14:textId="77777777" w:rsidR="0049339A" w:rsidRPr="00030A2D" w:rsidRDefault="0049339A" w:rsidP="00030A2D">
      <w:pPr>
        <w:ind w:firstLine="708"/>
        <w:rPr>
          <w:rFonts w:cs="Arial"/>
          <w:b/>
          <w:color w:val="0070C0"/>
          <w:u w:val="single"/>
        </w:rPr>
      </w:pPr>
    </w:p>
    <w:p w14:paraId="093A50F1" w14:textId="756FCF74" w:rsidR="0049339A" w:rsidRPr="0049339A" w:rsidRDefault="0049339A" w:rsidP="0049339A">
      <w:pPr>
        <w:pStyle w:val="Odstavekseznama"/>
        <w:widowControl w:val="0"/>
        <w:numPr>
          <w:ilvl w:val="0"/>
          <w:numId w:val="26"/>
        </w:numPr>
        <w:rPr>
          <w:rFonts w:ascii="Arial" w:hAnsi="Arial" w:cs="Arial"/>
          <w:b/>
        </w:rPr>
      </w:pPr>
      <w:r w:rsidRPr="0049339A">
        <w:rPr>
          <w:rFonts w:ascii="Arial" w:hAnsi="Arial" w:cs="Arial"/>
          <w:b/>
        </w:rPr>
        <w:t>Vrsta in količina konzerv, ki je predmet prodaje naročnika:</w:t>
      </w:r>
    </w:p>
    <w:tbl>
      <w:tblPr>
        <w:tblW w:w="9102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2"/>
        <w:gridCol w:w="4817"/>
        <w:gridCol w:w="1417"/>
        <w:gridCol w:w="2126"/>
      </w:tblGrid>
      <w:tr w:rsidR="00AC7E0F" w:rsidRPr="00BE594B" w14:paraId="25B8722E" w14:textId="77777777" w:rsidTr="009253C4">
        <w:trPr>
          <w:trHeight w:val="286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4CE95" w14:textId="77777777" w:rsidR="00AC7E0F" w:rsidRPr="009253C4" w:rsidRDefault="00AC7E0F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proofErr w:type="spellStart"/>
            <w:r w:rsidRPr="009253C4">
              <w:rPr>
                <w:rFonts w:cs="Arial"/>
                <w:color w:val="000000"/>
                <w:szCs w:val="20"/>
              </w:rPr>
              <w:t>zap</w:t>
            </w:r>
            <w:proofErr w:type="spellEnd"/>
            <w:r w:rsidRPr="009253C4">
              <w:rPr>
                <w:rFonts w:cs="Arial"/>
                <w:color w:val="000000"/>
                <w:szCs w:val="20"/>
              </w:rPr>
              <w:t>. št.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C1675" w14:textId="3FC0EB96" w:rsidR="00AC7E0F" w:rsidRPr="009253C4" w:rsidRDefault="00AC7E0F" w:rsidP="00AC7E0F">
            <w:pPr>
              <w:jc w:val="center"/>
              <w:rPr>
                <w:rFonts w:cs="Arial"/>
                <w:szCs w:val="20"/>
              </w:rPr>
            </w:pPr>
            <w:r w:rsidRPr="009253C4">
              <w:rPr>
                <w:rFonts w:cs="Arial"/>
                <w:szCs w:val="20"/>
              </w:rPr>
              <w:t>vrsta blaga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E964D02" w14:textId="77777777" w:rsidR="00AC7E0F" w:rsidRPr="009253C4" w:rsidRDefault="00AC7E0F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Cs w:val="20"/>
              </w:rPr>
            </w:pPr>
            <w:r w:rsidRPr="009253C4">
              <w:rPr>
                <w:rFonts w:cs="Arial"/>
                <w:color w:val="000000"/>
                <w:szCs w:val="20"/>
              </w:rPr>
              <w:t>EM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54302" w14:textId="77777777" w:rsidR="00AC7E0F" w:rsidRPr="009253C4" w:rsidRDefault="00AC7E0F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Cs w:val="20"/>
              </w:rPr>
            </w:pPr>
            <w:r w:rsidRPr="009253C4">
              <w:rPr>
                <w:rFonts w:cs="Arial"/>
                <w:color w:val="000000"/>
                <w:szCs w:val="20"/>
              </w:rPr>
              <w:t>količina v EM</w:t>
            </w:r>
          </w:p>
        </w:tc>
      </w:tr>
      <w:tr w:rsidR="00B57A11" w:rsidRPr="00BE594B" w14:paraId="51038D10" w14:textId="77777777" w:rsidTr="009253C4">
        <w:trPr>
          <w:trHeight w:val="144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10902" w14:textId="77777777" w:rsidR="00B57A11" w:rsidRPr="009253C4" w:rsidRDefault="00B57A11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9253C4">
              <w:rPr>
                <w:rFonts w:cs="Arial"/>
                <w:color w:val="000000"/>
                <w:szCs w:val="20"/>
              </w:rPr>
              <w:t>1.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C35158" w14:textId="77777777" w:rsidR="00B57A11" w:rsidRPr="009253C4" w:rsidRDefault="00B57A11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9253C4">
              <w:rPr>
                <w:rFonts w:cs="Arial"/>
                <w:color w:val="000000"/>
                <w:szCs w:val="20"/>
              </w:rPr>
              <w:t>Skuša fileti v rastlinskem olju, 100 g, Podravka/Eva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234F676" w14:textId="77777777" w:rsidR="00B57A11" w:rsidRPr="009253C4" w:rsidRDefault="00B57A11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Cs w:val="20"/>
              </w:rPr>
            </w:pPr>
            <w:r w:rsidRPr="009253C4">
              <w:rPr>
                <w:rFonts w:cs="Arial"/>
                <w:color w:val="000000"/>
                <w:szCs w:val="20"/>
              </w:rPr>
              <w:t>kos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003ED" w14:textId="77777777" w:rsidR="00B57A11" w:rsidRPr="009253C4" w:rsidRDefault="00B57A11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Cs w:val="20"/>
              </w:rPr>
            </w:pPr>
            <w:r w:rsidRPr="009253C4">
              <w:rPr>
                <w:rFonts w:cs="Arial"/>
                <w:color w:val="000000"/>
                <w:szCs w:val="20"/>
              </w:rPr>
              <w:t>34.500</w:t>
            </w:r>
          </w:p>
        </w:tc>
      </w:tr>
    </w:tbl>
    <w:p w14:paraId="3519B31F" w14:textId="237D9158" w:rsidR="00B57A11" w:rsidRDefault="00B57A11" w:rsidP="00B6642F">
      <w:pPr>
        <w:jc w:val="both"/>
        <w:rPr>
          <w:rFonts w:cs="Arial"/>
          <w:b/>
        </w:rPr>
      </w:pPr>
    </w:p>
    <w:p w14:paraId="3D9CFBAC" w14:textId="77777777" w:rsidR="005D16B8" w:rsidRDefault="005D16B8" w:rsidP="00B6642F">
      <w:pPr>
        <w:jc w:val="both"/>
        <w:rPr>
          <w:rFonts w:cs="Arial"/>
          <w:b/>
        </w:rPr>
      </w:pPr>
    </w:p>
    <w:p w14:paraId="09EF807A" w14:textId="2BE65022" w:rsidR="00D514FD" w:rsidRPr="00676EB0" w:rsidRDefault="00D514FD" w:rsidP="00B6642F">
      <w:pPr>
        <w:jc w:val="both"/>
        <w:rPr>
          <w:rFonts w:cs="Arial"/>
        </w:rPr>
      </w:pPr>
      <w:r>
        <w:rPr>
          <w:rFonts w:cs="Arial"/>
          <w:b/>
        </w:rPr>
        <w:t xml:space="preserve">Lastnik </w:t>
      </w:r>
      <w:r w:rsidR="002F7FA5">
        <w:rPr>
          <w:rFonts w:cs="Arial"/>
          <w:b/>
        </w:rPr>
        <w:t>blaga</w:t>
      </w:r>
      <w:r>
        <w:rPr>
          <w:rFonts w:cs="Arial"/>
          <w:b/>
        </w:rPr>
        <w:t xml:space="preserve">: </w:t>
      </w:r>
      <w:r w:rsidRPr="00676EB0">
        <w:rPr>
          <w:rFonts w:cs="Arial"/>
        </w:rPr>
        <w:t>naročnik</w:t>
      </w:r>
    </w:p>
    <w:p w14:paraId="64B75DA2" w14:textId="77777777" w:rsidR="0015434A" w:rsidRDefault="0015434A" w:rsidP="00B6642F">
      <w:pPr>
        <w:jc w:val="both"/>
        <w:rPr>
          <w:rFonts w:cs="Arial"/>
          <w:b/>
        </w:rPr>
      </w:pPr>
    </w:p>
    <w:p w14:paraId="233D9EE8" w14:textId="416C1670" w:rsidR="00B57A11" w:rsidRPr="00676EB0" w:rsidRDefault="00D514FD" w:rsidP="00B6642F">
      <w:pPr>
        <w:jc w:val="both"/>
        <w:rPr>
          <w:rFonts w:cs="Arial"/>
        </w:rPr>
      </w:pPr>
      <w:r>
        <w:rPr>
          <w:rFonts w:cs="Arial"/>
          <w:b/>
        </w:rPr>
        <w:t xml:space="preserve">Lokacija </w:t>
      </w:r>
      <w:r w:rsidR="002F7FA5">
        <w:rPr>
          <w:rFonts w:cs="Arial"/>
          <w:b/>
        </w:rPr>
        <w:t>blaga</w:t>
      </w:r>
      <w:r>
        <w:rPr>
          <w:rFonts w:cs="Arial"/>
          <w:b/>
        </w:rPr>
        <w:t xml:space="preserve">: </w:t>
      </w:r>
      <w:r w:rsidR="00676EB0" w:rsidRPr="00676EB0">
        <w:rPr>
          <w:rFonts w:cs="Arial"/>
        </w:rPr>
        <w:t>Ljubljana</w:t>
      </w:r>
    </w:p>
    <w:p w14:paraId="4B1DC142" w14:textId="729F4AF6" w:rsidR="00301E93" w:rsidRDefault="00301E93" w:rsidP="00802393">
      <w:pPr>
        <w:spacing w:line="23" w:lineRule="atLeast"/>
        <w:jc w:val="both"/>
        <w:rPr>
          <w:rFonts w:cs="Arial"/>
        </w:rPr>
      </w:pPr>
    </w:p>
    <w:p w14:paraId="7204D85E" w14:textId="77777777" w:rsidR="00301E93" w:rsidRPr="00802393" w:rsidRDefault="00301E93" w:rsidP="00301E93">
      <w:pPr>
        <w:widowControl w:val="0"/>
        <w:rPr>
          <w:rFonts w:cs="Arial"/>
        </w:rPr>
      </w:pPr>
      <w:r w:rsidRPr="00802393">
        <w:rPr>
          <w:rFonts w:cs="Arial"/>
          <w:b/>
        </w:rPr>
        <w:t>Leto proizvodnje</w:t>
      </w:r>
      <w:r>
        <w:rPr>
          <w:rFonts w:cs="Arial"/>
        </w:rPr>
        <w:t>: 2025</w:t>
      </w:r>
    </w:p>
    <w:p w14:paraId="640BAE69" w14:textId="77777777" w:rsidR="00301E93" w:rsidRDefault="00301E93" w:rsidP="00802393">
      <w:pPr>
        <w:spacing w:line="23" w:lineRule="atLeast"/>
        <w:jc w:val="both"/>
        <w:rPr>
          <w:rFonts w:cs="Arial"/>
        </w:rPr>
      </w:pPr>
    </w:p>
    <w:p w14:paraId="4BCCB9CD" w14:textId="77777777" w:rsidR="00802393" w:rsidRPr="00802393" w:rsidRDefault="00802393" w:rsidP="00802393">
      <w:pPr>
        <w:spacing w:line="23" w:lineRule="atLeast"/>
        <w:rPr>
          <w:rFonts w:cs="Arial"/>
          <w:b/>
        </w:rPr>
      </w:pPr>
      <w:r w:rsidRPr="00802393">
        <w:rPr>
          <w:rFonts w:cs="Arial"/>
          <w:b/>
        </w:rPr>
        <w:t xml:space="preserve">Kvaliteta blaga: </w:t>
      </w:r>
    </w:p>
    <w:p w14:paraId="2BB5BD14" w14:textId="77D17F2F" w:rsidR="00D64AF6" w:rsidRDefault="00D64AF6" w:rsidP="00D64AF6">
      <w:pPr>
        <w:widowControl w:val="0"/>
        <w:jc w:val="both"/>
        <w:rPr>
          <w:rFonts w:cs="Arial"/>
        </w:rPr>
      </w:pPr>
      <w:r>
        <w:rPr>
          <w:rFonts w:cs="Arial"/>
        </w:rPr>
        <w:t xml:space="preserve">Ribje konzerve so gotove sterilizirane pločevinke ribjega mesa, ki glede varnosti, zdravstvene ustreznosti in kakovosti </w:t>
      </w:r>
      <w:proofErr w:type="spellStart"/>
      <w:r>
        <w:rPr>
          <w:rFonts w:cs="Arial"/>
        </w:rPr>
        <w:t>ustrezatjo</w:t>
      </w:r>
      <w:proofErr w:type="spellEnd"/>
      <w:r>
        <w:rPr>
          <w:rFonts w:cs="Arial"/>
        </w:rPr>
        <w:t xml:space="preserve"> zahtevam slovenske in EU </w:t>
      </w:r>
      <w:proofErr w:type="spellStart"/>
      <w:r>
        <w:rPr>
          <w:rFonts w:cs="Arial"/>
        </w:rPr>
        <w:t>zakonodje</w:t>
      </w:r>
      <w:proofErr w:type="spellEnd"/>
      <w:r>
        <w:rPr>
          <w:rFonts w:cs="Arial"/>
        </w:rPr>
        <w:t>.</w:t>
      </w:r>
      <w:r w:rsidR="00DC722A">
        <w:rPr>
          <w:rFonts w:cs="Arial"/>
        </w:rPr>
        <w:t xml:space="preserve"> I</w:t>
      </w:r>
      <w:r>
        <w:rPr>
          <w:rFonts w:cs="Arial"/>
        </w:rPr>
        <w:t>zdelki so</w:t>
      </w:r>
      <w:r w:rsidR="00803C5D">
        <w:rPr>
          <w:rFonts w:cs="Arial"/>
        </w:rPr>
        <w:t xml:space="preserve"> obstojni pri sobni temperaturi,</w:t>
      </w:r>
      <w:r>
        <w:rPr>
          <w:rFonts w:cs="Arial"/>
        </w:rPr>
        <w:t xml:space="preserve"> brez posebnih zahtev pri prevozu</w:t>
      </w:r>
      <w:r w:rsidR="00DC722A">
        <w:rPr>
          <w:rFonts w:cs="Arial"/>
        </w:rPr>
        <w:t>.</w:t>
      </w:r>
    </w:p>
    <w:p w14:paraId="4EE7093C" w14:textId="741AF1B6" w:rsidR="00802393" w:rsidRDefault="00802393" w:rsidP="00802393">
      <w:pPr>
        <w:widowControl w:val="0"/>
        <w:rPr>
          <w:rFonts w:cs="Arial"/>
          <w:b/>
        </w:rPr>
      </w:pPr>
    </w:p>
    <w:p w14:paraId="48B7D44B" w14:textId="45DF62BC" w:rsidR="0049339A" w:rsidRDefault="0049339A" w:rsidP="00802393">
      <w:pPr>
        <w:widowControl w:val="0"/>
        <w:rPr>
          <w:rFonts w:cs="Arial"/>
          <w:b/>
        </w:rPr>
      </w:pPr>
    </w:p>
    <w:p w14:paraId="25DBA8E8" w14:textId="77777777" w:rsidR="008A0C71" w:rsidRDefault="008A0C71" w:rsidP="00802393">
      <w:pPr>
        <w:widowControl w:val="0"/>
        <w:rPr>
          <w:rFonts w:cs="Arial"/>
          <w:b/>
        </w:rPr>
      </w:pPr>
    </w:p>
    <w:p w14:paraId="105A0F27" w14:textId="77777777" w:rsidR="00802393" w:rsidRPr="00802393" w:rsidRDefault="00802393" w:rsidP="00802393">
      <w:pPr>
        <w:spacing w:line="23" w:lineRule="atLeast"/>
        <w:rPr>
          <w:rFonts w:cs="Arial"/>
        </w:rPr>
      </w:pPr>
      <w:r w:rsidRPr="00802393">
        <w:rPr>
          <w:rFonts w:cs="Arial"/>
          <w:b/>
        </w:rPr>
        <w:lastRenderedPageBreak/>
        <w:t>Vrsta embalaže in način pakiranja</w:t>
      </w:r>
      <w:r w:rsidRPr="00802393">
        <w:rPr>
          <w:rFonts w:cs="Arial"/>
        </w:rPr>
        <w:t>:</w:t>
      </w:r>
    </w:p>
    <w:p w14:paraId="6A04022A" w14:textId="65190575" w:rsidR="00802393" w:rsidRDefault="00802393" w:rsidP="00803C5D">
      <w:pPr>
        <w:jc w:val="both"/>
        <w:rPr>
          <w:rFonts w:cs="Arial"/>
        </w:rPr>
      </w:pPr>
      <w:r w:rsidRPr="00802393">
        <w:rPr>
          <w:rFonts w:cs="Arial"/>
        </w:rPr>
        <w:t xml:space="preserve">Blago je pakirano v pločevinkah in zloženo na EURO paletah. </w:t>
      </w:r>
      <w:proofErr w:type="spellStart"/>
      <w:r w:rsidRPr="00802393">
        <w:rPr>
          <w:rFonts w:cs="Arial"/>
        </w:rPr>
        <w:t>Eembalaža</w:t>
      </w:r>
      <w:proofErr w:type="spellEnd"/>
      <w:r w:rsidRPr="00802393">
        <w:rPr>
          <w:rFonts w:cs="Arial"/>
        </w:rPr>
        <w:t xml:space="preserve"> in deklaracije  odgovarjajo vsem zahtevam, ki jih predpisuje pozitivna zakonodaja, ki velja na območju Republike Slovenije in je v skladu z zahtevami zakonodaje EU. </w:t>
      </w:r>
    </w:p>
    <w:p w14:paraId="0BF3591C" w14:textId="761F6D91" w:rsidR="00FD72D2" w:rsidRDefault="00FD72D2" w:rsidP="00803C5D">
      <w:pPr>
        <w:jc w:val="both"/>
        <w:rPr>
          <w:rFonts w:cs="Arial"/>
        </w:rPr>
      </w:pPr>
    </w:p>
    <w:p w14:paraId="2EBB5DC5" w14:textId="77777777" w:rsidR="00471FF9" w:rsidRDefault="00471FF9" w:rsidP="00803C5D">
      <w:pPr>
        <w:jc w:val="both"/>
        <w:rPr>
          <w:rFonts w:cs="Arial"/>
        </w:rPr>
      </w:pPr>
    </w:p>
    <w:p w14:paraId="72B27153" w14:textId="77777777" w:rsidR="0049339A" w:rsidRPr="0049339A" w:rsidRDefault="0049339A" w:rsidP="0049339A">
      <w:pPr>
        <w:pStyle w:val="Odstavekseznama"/>
        <w:numPr>
          <w:ilvl w:val="0"/>
          <w:numId w:val="26"/>
        </w:numPr>
        <w:rPr>
          <w:rFonts w:ascii="Arial" w:hAnsi="Arial" w:cs="Arial"/>
          <w:b/>
        </w:rPr>
      </w:pPr>
      <w:r w:rsidRPr="0049339A">
        <w:rPr>
          <w:rFonts w:ascii="Arial" w:hAnsi="Arial" w:cs="Arial"/>
          <w:b/>
        </w:rPr>
        <w:t>Kakovostne zahteve konzerv, ki jih bo ponudnik prodal naročniku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6407"/>
      </w:tblGrid>
      <w:tr w:rsidR="00FD72D2" w14:paraId="7C00BB1A" w14:textId="77777777" w:rsidTr="009253C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59B5" w14:textId="77777777" w:rsidR="00FD72D2" w:rsidRDefault="00FD72D2" w:rsidP="00BC40B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                       Kakovostne zahteve: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5A0E" w14:textId="77777777" w:rsidR="00FD72D2" w:rsidRDefault="00FD72D2" w:rsidP="00BC40B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Min 65 % filetov skuše, prekritih z oljem; prečni rez kosov mora biti raven, meso mora biti čvrste konsistence in ne suho, tekstura, vonj in okus morajo biti značilni za skušo in olje; konzervansi niso dovoljeni</w:t>
            </w:r>
          </w:p>
        </w:tc>
      </w:tr>
      <w:tr w:rsidR="00FD72D2" w14:paraId="1EA317FE" w14:textId="77777777" w:rsidTr="009253C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C37D" w14:textId="77777777" w:rsidR="00FD72D2" w:rsidRDefault="00FD72D2" w:rsidP="00BC40B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Embalaža in količina: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73BE" w14:textId="3D67FC58" w:rsidR="00FD72D2" w:rsidRDefault="00FD72D2" w:rsidP="00FD72D2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Posodice in konzerve; do vključno 150 g</w:t>
            </w:r>
          </w:p>
        </w:tc>
      </w:tr>
      <w:tr w:rsidR="00FD72D2" w14:paraId="36448FD9" w14:textId="77777777" w:rsidTr="009253C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2830" w14:textId="77777777" w:rsidR="00FD72D2" w:rsidRDefault="00FD72D2" w:rsidP="00BC40B0">
            <w:pPr>
              <w:rPr>
                <w:rFonts w:cs="Arial"/>
              </w:rPr>
            </w:pPr>
            <w:r>
              <w:rPr>
                <w:rFonts w:cs="Arial"/>
              </w:rPr>
              <w:t>Hramba in prevoz izdelka: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AD21" w14:textId="77777777" w:rsidR="00FD72D2" w:rsidRDefault="00FD72D2" w:rsidP="00BC40B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Izdelek mora biti obstojen pri sobni temperaturi; brez posebnih zahtev pri prevozu</w:t>
            </w:r>
          </w:p>
        </w:tc>
      </w:tr>
    </w:tbl>
    <w:p w14:paraId="7F4F4EE5" w14:textId="516C9AB3" w:rsidR="00FD72D2" w:rsidRDefault="00FD72D2" w:rsidP="00FD72D2">
      <w:pPr>
        <w:jc w:val="both"/>
        <w:rPr>
          <w:rFonts w:cs="Arial"/>
        </w:rPr>
      </w:pPr>
    </w:p>
    <w:p w14:paraId="4E77A11D" w14:textId="372D7A20" w:rsidR="00FD72D2" w:rsidRDefault="00FD72D2" w:rsidP="00FD72D2">
      <w:pPr>
        <w:jc w:val="both"/>
        <w:rPr>
          <w:rFonts w:cs="Arial"/>
        </w:rPr>
      </w:pPr>
    </w:p>
    <w:p w14:paraId="7D24A386" w14:textId="77777777" w:rsidR="0049339A" w:rsidRDefault="0049339A" w:rsidP="00FD72D2">
      <w:pPr>
        <w:jc w:val="both"/>
        <w:rPr>
          <w:rFonts w:cs="Arial"/>
        </w:rPr>
      </w:pPr>
    </w:p>
    <w:p w14:paraId="5718022C" w14:textId="1BD77156" w:rsidR="00FD72D2" w:rsidRDefault="00FD72D2" w:rsidP="00030A2D">
      <w:pPr>
        <w:ind w:firstLine="708"/>
        <w:rPr>
          <w:rFonts w:cs="Arial"/>
          <w:b/>
          <w:color w:val="0070C0"/>
          <w:u w:val="single"/>
        </w:rPr>
      </w:pPr>
      <w:r w:rsidRPr="00030A2D">
        <w:rPr>
          <w:rFonts w:cs="Arial"/>
          <w:b/>
          <w:color w:val="0070C0"/>
          <w:u w:val="single"/>
        </w:rPr>
        <w:t xml:space="preserve">SKLOP </w:t>
      </w:r>
      <w:r w:rsidR="00676EB0">
        <w:rPr>
          <w:rFonts w:cs="Arial"/>
          <w:b/>
          <w:color w:val="0070C0"/>
          <w:u w:val="single"/>
        </w:rPr>
        <w:t>2</w:t>
      </w:r>
      <w:r w:rsidRPr="00030A2D">
        <w:rPr>
          <w:rFonts w:cs="Arial"/>
          <w:b/>
          <w:color w:val="0070C0"/>
          <w:u w:val="single"/>
        </w:rPr>
        <w:t>: SKUŠA Z ZELENJAVO –  4.600 KG</w:t>
      </w:r>
    </w:p>
    <w:p w14:paraId="2B9C3E47" w14:textId="084F6179" w:rsidR="007E6C70" w:rsidRDefault="007E6C70" w:rsidP="00030A2D">
      <w:pPr>
        <w:ind w:firstLine="708"/>
        <w:rPr>
          <w:rFonts w:cs="Arial"/>
          <w:b/>
          <w:color w:val="0070C0"/>
          <w:u w:val="single"/>
        </w:rPr>
      </w:pPr>
    </w:p>
    <w:p w14:paraId="4C2226EE" w14:textId="77777777" w:rsidR="007E6C70" w:rsidRDefault="007E6C70" w:rsidP="007E6C70">
      <w:pPr>
        <w:widowControl w:val="0"/>
        <w:jc w:val="both"/>
        <w:rPr>
          <w:rFonts w:cs="Arial"/>
          <w:b/>
        </w:rPr>
      </w:pPr>
      <w:r>
        <w:rPr>
          <w:rFonts w:cs="Arial"/>
          <w:b/>
        </w:rPr>
        <w:t xml:space="preserve">Ponudnik ponudi odkup in prodajo enake količine blaga oz. najbližji približek odkupljene količine v kg, glede na količino osnovnega pakiranja. </w:t>
      </w:r>
    </w:p>
    <w:p w14:paraId="1C78D230" w14:textId="1F586803" w:rsidR="0015434A" w:rsidRDefault="0015434A" w:rsidP="00B6642F">
      <w:pPr>
        <w:jc w:val="both"/>
        <w:rPr>
          <w:rFonts w:cs="Arial"/>
          <w:b/>
        </w:rPr>
      </w:pPr>
    </w:p>
    <w:p w14:paraId="496F9667" w14:textId="55DA3B20" w:rsidR="0049339A" w:rsidRPr="00471FF9" w:rsidRDefault="0049339A" w:rsidP="00471FF9">
      <w:pPr>
        <w:pStyle w:val="Odstavekseznama"/>
        <w:widowControl w:val="0"/>
        <w:numPr>
          <w:ilvl w:val="0"/>
          <w:numId w:val="33"/>
        </w:numPr>
        <w:rPr>
          <w:rFonts w:ascii="Arial" w:hAnsi="Arial" w:cs="Arial"/>
          <w:b/>
        </w:rPr>
      </w:pPr>
      <w:r w:rsidRPr="00471FF9">
        <w:rPr>
          <w:rFonts w:ascii="Arial" w:hAnsi="Arial" w:cs="Arial"/>
          <w:b/>
        </w:rPr>
        <w:t>Vrsta in količina konzerv, ki je predmet prodaje naročnika:</w:t>
      </w:r>
    </w:p>
    <w:tbl>
      <w:tblPr>
        <w:tblW w:w="9102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2"/>
        <w:gridCol w:w="4817"/>
        <w:gridCol w:w="1417"/>
        <w:gridCol w:w="2126"/>
      </w:tblGrid>
      <w:tr w:rsidR="00FD72D2" w:rsidRPr="00BE594B" w14:paraId="0DF518AC" w14:textId="77777777" w:rsidTr="009253C4">
        <w:trPr>
          <w:trHeight w:val="286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758DD" w14:textId="77777777" w:rsidR="00FD72D2" w:rsidRPr="009253C4" w:rsidRDefault="00FD72D2" w:rsidP="00BC40B0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proofErr w:type="spellStart"/>
            <w:r w:rsidRPr="009253C4">
              <w:rPr>
                <w:rFonts w:cs="Arial"/>
                <w:color w:val="000000"/>
                <w:szCs w:val="20"/>
              </w:rPr>
              <w:t>zap</w:t>
            </w:r>
            <w:proofErr w:type="spellEnd"/>
            <w:r w:rsidRPr="009253C4">
              <w:rPr>
                <w:rFonts w:cs="Arial"/>
                <w:color w:val="000000"/>
                <w:szCs w:val="20"/>
              </w:rPr>
              <w:t>. št.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8CB56" w14:textId="77777777" w:rsidR="00FD72D2" w:rsidRPr="009253C4" w:rsidRDefault="00FD72D2" w:rsidP="00BC40B0">
            <w:pPr>
              <w:jc w:val="center"/>
              <w:rPr>
                <w:rFonts w:cs="Arial"/>
                <w:szCs w:val="20"/>
              </w:rPr>
            </w:pPr>
            <w:r w:rsidRPr="009253C4">
              <w:rPr>
                <w:rFonts w:cs="Arial"/>
                <w:szCs w:val="20"/>
              </w:rPr>
              <w:t>vrsta blaga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96D6CCB" w14:textId="77777777" w:rsidR="00FD72D2" w:rsidRPr="009253C4" w:rsidRDefault="00FD72D2" w:rsidP="00BC40B0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Cs w:val="20"/>
              </w:rPr>
            </w:pPr>
            <w:r w:rsidRPr="009253C4">
              <w:rPr>
                <w:rFonts w:cs="Arial"/>
                <w:color w:val="000000"/>
                <w:szCs w:val="20"/>
              </w:rPr>
              <w:t>EM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39DAF" w14:textId="77777777" w:rsidR="00FD72D2" w:rsidRPr="009253C4" w:rsidRDefault="00FD72D2" w:rsidP="00BC40B0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Cs w:val="20"/>
              </w:rPr>
            </w:pPr>
            <w:r w:rsidRPr="009253C4">
              <w:rPr>
                <w:rFonts w:cs="Arial"/>
                <w:color w:val="000000"/>
                <w:szCs w:val="20"/>
              </w:rPr>
              <w:t>količina v EM</w:t>
            </w:r>
          </w:p>
        </w:tc>
      </w:tr>
      <w:tr w:rsidR="00FD72D2" w:rsidRPr="00BE594B" w14:paraId="603DC98E" w14:textId="77777777" w:rsidTr="009253C4">
        <w:trPr>
          <w:trHeight w:val="144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C026A6" w14:textId="77777777" w:rsidR="00FD72D2" w:rsidRPr="009253C4" w:rsidRDefault="00FD72D2" w:rsidP="00BC40B0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9253C4">
              <w:rPr>
                <w:rFonts w:cs="Arial"/>
                <w:color w:val="000000"/>
                <w:szCs w:val="20"/>
              </w:rPr>
              <w:t>1.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976F90" w14:textId="051EF929" w:rsidR="00FD72D2" w:rsidRPr="009253C4" w:rsidRDefault="00FD72D2" w:rsidP="00FD72D2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9253C4">
              <w:rPr>
                <w:rFonts w:cs="Arial"/>
                <w:color w:val="000000"/>
                <w:szCs w:val="20"/>
              </w:rPr>
              <w:t>Skuša z zelenjavo, 100 g, Podravka/Eva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89FEF88" w14:textId="77777777" w:rsidR="00FD72D2" w:rsidRPr="009253C4" w:rsidRDefault="00FD72D2" w:rsidP="00BC40B0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Cs w:val="20"/>
              </w:rPr>
            </w:pPr>
            <w:r w:rsidRPr="009253C4">
              <w:rPr>
                <w:rFonts w:cs="Arial"/>
                <w:color w:val="000000"/>
                <w:szCs w:val="20"/>
              </w:rPr>
              <w:t>kos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B516F1" w14:textId="30F8517D" w:rsidR="00FD72D2" w:rsidRPr="009253C4" w:rsidRDefault="00FD72D2" w:rsidP="00BC40B0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Cs w:val="20"/>
              </w:rPr>
            </w:pPr>
            <w:r w:rsidRPr="009253C4">
              <w:rPr>
                <w:rFonts w:cs="Arial"/>
                <w:color w:val="000000"/>
                <w:szCs w:val="20"/>
              </w:rPr>
              <w:t>46.000</w:t>
            </w:r>
          </w:p>
        </w:tc>
      </w:tr>
    </w:tbl>
    <w:p w14:paraId="3D6A3AA8" w14:textId="77777777" w:rsidR="00FD72D2" w:rsidRDefault="00FD72D2" w:rsidP="00FD72D2">
      <w:pPr>
        <w:jc w:val="both"/>
        <w:rPr>
          <w:rFonts w:cs="Arial"/>
          <w:b/>
        </w:rPr>
      </w:pPr>
    </w:p>
    <w:p w14:paraId="2F59125A" w14:textId="77777777" w:rsidR="00FD72D2" w:rsidRDefault="00FD72D2" w:rsidP="00FD72D2">
      <w:pPr>
        <w:jc w:val="both"/>
        <w:rPr>
          <w:rFonts w:cs="Arial"/>
          <w:b/>
        </w:rPr>
      </w:pPr>
      <w:r>
        <w:rPr>
          <w:rFonts w:cs="Arial"/>
          <w:b/>
        </w:rPr>
        <w:t xml:space="preserve">Lastnik blaga: </w:t>
      </w:r>
      <w:r w:rsidRPr="00723612">
        <w:rPr>
          <w:rFonts w:cs="Arial"/>
        </w:rPr>
        <w:t>naročnik</w:t>
      </w:r>
    </w:p>
    <w:p w14:paraId="0721DFF0" w14:textId="77777777" w:rsidR="00FD72D2" w:rsidRDefault="00FD72D2" w:rsidP="00FD72D2">
      <w:pPr>
        <w:jc w:val="both"/>
        <w:rPr>
          <w:rFonts w:cs="Arial"/>
          <w:b/>
        </w:rPr>
      </w:pPr>
    </w:p>
    <w:p w14:paraId="3998BA7A" w14:textId="190185C8" w:rsidR="00FD72D2" w:rsidRPr="00676EB0" w:rsidRDefault="00FD72D2" w:rsidP="00FD72D2">
      <w:pPr>
        <w:jc w:val="both"/>
        <w:rPr>
          <w:rFonts w:cs="Arial"/>
        </w:rPr>
      </w:pPr>
      <w:r>
        <w:rPr>
          <w:rFonts w:cs="Arial"/>
          <w:b/>
        </w:rPr>
        <w:t xml:space="preserve">Lokacija blaga: </w:t>
      </w:r>
      <w:r w:rsidR="00676EB0" w:rsidRPr="00676EB0">
        <w:rPr>
          <w:rFonts w:cs="Arial"/>
        </w:rPr>
        <w:t>Ljubljana</w:t>
      </w:r>
    </w:p>
    <w:p w14:paraId="3336AE51" w14:textId="77777777" w:rsidR="00FD72D2" w:rsidRDefault="00FD72D2" w:rsidP="00FD72D2">
      <w:pPr>
        <w:spacing w:line="23" w:lineRule="atLeast"/>
        <w:jc w:val="both"/>
        <w:rPr>
          <w:rFonts w:cs="Arial"/>
        </w:rPr>
      </w:pPr>
    </w:p>
    <w:p w14:paraId="53CA24A7" w14:textId="77777777" w:rsidR="00FD72D2" w:rsidRPr="00802393" w:rsidRDefault="00FD72D2" w:rsidP="00FD72D2">
      <w:pPr>
        <w:widowControl w:val="0"/>
        <w:rPr>
          <w:rFonts w:cs="Arial"/>
        </w:rPr>
      </w:pPr>
      <w:r w:rsidRPr="00802393">
        <w:rPr>
          <w:rFonts w:cs="Arial"/>
          <w:b/>
        </w:rPr>
        <w:t>Leto proizvodnje</w:t>
      </w:r>
      <w:r>
        <w:rPr>
          <w:rFonts w:cs="Arial"/>
        </w:rPr>
        <w:t>: 2025</w:t>
      </w:r>
    </w:p>
    <w:p w14:paraId="0CED0299" w14:textId="77777777" w:rsidR="00FD72D2" w:rsidRDefault="00FD72D2" w:rsidP="00FD72D2">
      <w:pPr>
        <w:spacing w:line="23" w:lineRule="atLeast"/>
        <w:jc w:val="both"/>
        <w:rPr>
          <w:rFonts w:cs="Arial"/>
        </w:rPr>
      </w:pPr>
    </w:p>
    <w:p w14:paraId="7B895895" w14:textId="77777777" w:rsidR="00FD72D2" w:rsidRPr="00802393" w:rsidRDefault="00FD72D2" w:rsidP="00FD72D2">
      <w:pPr>
        <w:spacing w:line="23" w:lineRule="atLeast"/>
        <w:rPr>
          <w:rFonts w:cs="Arial"/>
          <w:b/>
        </w:rPr>
      </w:pPr>
      <w:r w:rsidRPr="00802393">
        <w:rPr>
          <w:rFonts w:cs="Arial"/>
          <w:b/>
        </w:rPr>
        <w:t xml:space="preserve">Kvaliteta blaga: </w:t>
      </w:r>
    </w:p>
    <w:p w14:paraId="5F184463" w14:textId="299FBA12" w:rsidR="00FD72D2" w:rsidRDefault="00FD72D2" w:rsidP="00FD72D2">
      <w:pPr>
        <w:widowControl w:val="0"/>
        <w:jc w:val="both"/>
        <w:rPr>
          <w:rFonts w:cs="Arial"/>
        </w:rPr>
      </w:pPr>
      <w:r>
        <w:rPr>
          <w:rFonts w:cs="Arial"/>
        </w:rPr>
        <w:t xml:space="preserve">Ribje konzerve so gotove sterilizirane pločevinke ribjega mesa, ki glede varnosti, zdravstvene ustreznosti in kakovosti </w:t>
      </w:r>
      <w:proofErr w:type="spellStart"/>
      <w:r>
        <w:rPr>
          <w:rFonts w:cs="Arial"/>
        </w:rPr>
        <w:t>ustrezatjo</w:t>
      </w:r>
      <w:proofErr w:type="spellEnd"/>
      <w:r>
        <w:rPr>
          <w:rFonts w:cs="Arial"/>
        </w:rPr>
        <w:t xml:space="preserve"> zahtevam slovenske in EU </w:t>
      </w:r>
      <w:proofErr w:type="spellStart"/>
      <w:r>
        <w:rPr>
          <w:rFonts w:cs="Arial"/>
        </w:rPr>
        <w:t>zakonodje</w:t>
      </w:r>
      <w:proofErr w:type="spellEnd"/>
      <w:r>
        <w:rPr>
          <w:rFonts w:cs="Arial"/>
        </w:rPr>
        <w:t>. Izdelki so obstojni pri sobni temperaturi, brez posebnih zahtev pri prevozu.</w:t>
      </w:r>
    </w:p>
    <w:p w14:paraId="22195E73" w14:textId="5117F731" w:rsidR="009253C4" w:rsidRDefault="009253C4" w:rsidP="00FD72D2">
      <w:pPr>
        <w:spacing w:line="23" w:lineRule="atLeast"/>
        <w:rPr>
          <w:rFonts w:cs="Arial"/>
          <w:b/>
        </w:rPr>
      </w:pPr>
    </w:p>
    <w:p w14:paraId="63894412" w14:textId="535C96FE" w:rsidR="00FD72D2" w:rsidRPr="00802393" w:rsidRDefault="00FD72D2" w:rsidP="00FD72D2">
      <w:pPr>
        <w:spacing w:line="23" w:lineRule="atLeast"/>
        <w:rPr>
          <w:rFonts w:cs="Arial"/>
        </w:rPr>
      </w:pPr>
      <w:r w:rsidRPr="00802393">
        <w:rPr>
          <w:rFonts w:cs="Arial"/>
          <w:b/>
        </w:rPr>
        <w:t>Vrsta embalaže in način pakiranja</w:t>
      </w:r>
      <w:r w:rsidRPr="00802393">
        <w:rPr>
          <w:rFonts w:cs="Arial"/>
        </w:rPr>
        <w:t>:</w:t>
      </w:r>
    </w:p>
    <w:p w14:paraId="240555A9" w14:textId="77777777" w:rsidR="00FD72D2" w:rsidRDefault="00FD72D2" w:rsidP="00FD72D2">
      <w:pPr>
        <w:jc w:val="both"/>
        <w:rPr>
          <w:rFonts w:cs="Arial"/>
        </w:rPr>
      </w:pPr>
      <w:r w:rsidRPr="00802393">
        <w:rPr>
          <w:rFonts w:cs="Arial"/>
        </w:rPr>
        <w:t xml:space="preserve">Blago je pakirano v pločevinkah in zloženo na EURO paletah. </w:t>
      </w:r>
      <w:proofErr w:type="spellStart"/>
      <w:r w:rsidRPr="00802393">
        <w:rPr>
          <w:rFonts w:cs="Arial"/>
        </w:rPr>
        <w:t>Eembalaža</w:t>
      </w:r>
      <w:proofErr w:type="spellEnd"/>
      <w:r w:rsidRPr="00802393">
        <w:rPr>
          <w:rFonts w:cs="Arial"/>
        </w:rPr>
        <w:t xml:space="preserve"> in deklaracije  odgovarjajo vsem zahtevam, ki jih predpisuje pozitivna zakonodaja, ki velja na območju Republike Slovenije in je v skladu z zahtevami zakonodaje EU. </w:t>
      </w:r>
    </w:p>
    <w:p w14:paraId="1D9B0B57" w14:textId="548E852B" w:rsidR="00FD72D2" w:rsidRDefault="00FD72D2" w:rsidP="00B6642F">
      <w:pPr>
        <w:jc w:val="both"/>
        <w:rPr>
          <w:rFonts w:cs="Arial"/>
          <w:b/>
        </w:rPr>
      </w:pPr>
    </w:p>
    <w:p w14:paraId="462C1F4F" w14:textId="77777777" w:rsidR="000F7558" w:rsidRDefault="000F7558" w:rsidP="00B6642F">
      <w:pPr>
        <w:jc w:val="both"/>
        <w:rPr>
          <w:rFonts w:cs="Arial"/>
          <w:b/>
        </w:rPr>
      </w:pPr>
    </w:p>
    <w:p w14:paraId="581AD377" w14:textId="77777777" w:rsidR="00471FF9" w:rsidRPr="0049339A" w:rsidRDefault="00471FF9" w:rsidP="00471FF9">
      <w:pPr>
        <w:pStyle w:val="Odstavekseznama"/>
        <w:numPr>
          <w:ilvl w:val="0"/>
          <w:numId w:val="33"/>
        </w:numPr>
        <w:rPr>
          <w:rFonts w:ascii="Arial" w:hAnsi="Arial" w:cs="Arial"/>
          <w:b/>
        </w:rPr>
      </w:pPr>
      <w:r w:rsidRPr="0049339A">
        <w:rPr>
          <w:rFonts w:ascii="Arial" w:hAnsi="Arial" w:cs="Arial"/>
          <w:b/>
        </w:rPr>
        <w:t>Kakovostne zahteve konzerv, ki jih bo ponudnik prodal naročniku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6407"/>
      </w:tblGrid>
      <w:tr w:rsidR="00506B3F" w14:paraId="730A0FDA" w14:textId="77777777" w:rsidTr="009253C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BEBA" w14:textId="77777777" w:rsidR="00506B3F" w:rsidRDefault="00506B3F" w:rsidP="00BC40B0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</w:rPr>
              <w:t>Kakovostne zahteve: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AD6D" w14:textId="77777777" w:rsidR="00506B3F" w:rsidRDefault="00506B3F" w:rsidP="00BC40B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Vsebovati morajo najmanj 40 % koščkov skuše; zelenjava (različne vrste mešanice z omako) mora biti enakomerno pomešana z ribami; olje lahko izstopa samo v drobnih kapljicah; dovoljeni so aditivi, dodatne sestavine in začimbe, ki jih dovoljuje pravilnik; barva, okus in vonj morajo biti specifični za ribo oz. surovine iz katerih je izdelek; biti morajo brez konzervansov</w:t>
            </w:r>
          </w:p>
        </w:tc>
      </w:tr>
      <w:tr w:rsidR="00506B3F" w14:paraId="66CCC9BB" w14:textId="77777777" w:rsidTr="009253C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158E" w14:textId="77777777" w:rsidR="00506B3F" w:rsidRDefault="00506B3F" w:rsidP="00BC40B0">
            <w:pPr>
              <w:tabs>
                <w:tab w:val="center" w:pos="4536"/>
                <w:tab w:val="right" w:pos="9072"/>
              </w:tabs>
              <w:jc w:val="both"/>
              <w:rPr>
                <w:rFonts w:cs="Arial"/>
                <w:b/>
              </w:rPr>
            </w:pPr>
            <w:r>
              <w:rPr>
                <w:rFonts w:cs="Arial"/>
              </w:rPr>
              <w:t>Embalaža in količina: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D010" w14:textId="77777777" w:rsidR="00506B3F" w:rsidRDefault="00506B3F" w:rsidP="00BC40B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Posodice in konzerve; do vključno 150 g</w:t>
            </w:r>
          </w:p>
        </w:tc>
      </w:tr>
      <w:tr w:rsidR="00506B3F" w14:paraId="508001D8" w14:textId="77777777" w:rsidTr="009253C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F58E" w14:textId="77777777" w:rsidR="00506B3F" w:rsidRDefault="00506B3F" w:rsidP="00BC40B0">
            <w:pPr>
              <w:rPr>
                <w:rFonts w:cs="Arial"/>
                <w:b/>
              </w:rPr>
            </w:pPr>
            <w:r>
              <w:rPr>
                <w:rFonts w:cs="Arial"/>
              </w:rPr>
              <w:t>Hramba in prevoz izdelka: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34A1" w14:textId="77777777" w:rsidR="00506B3F" w:rsidRDefault="00506B3F" w:rsidP="00BC40B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Izdelek mora biti obstojen pri sobni temperaturi; brez posebnih zahtev pri prevozu</w:t>
            </w:r>
          </w:p>
        </w:tc>
      </w:tr>
    </w:tbl>
    <w:p w14:paraId="0C14E7FC" w14:textId="77777777" w:rsidR="00716D7D" w:rsidRDefault="00716D7D" w:rsidP="00030A2D">
      <w:pPr>
        <w:ind w:firstLine="708"/>
        <w:rPr>
          <w:rFonts w:cs="Arial"/>
          <w:b/>
          <w:color w:val="0070C0"/>
          <w:u w:val="single"/>
        </w:rPr>
      </w:pPr>
    </w:p>
    <w:p w14:paraId="333844AB" w14:textId="119B40E2" w:rsidR="00506B3F" w:rsidRDefault="00506B3F" w:rsidP="00030A2D">
      <w:pPr>
        <w:ind w:firstLine="708"/>
        <w:rPr>
          <w:rFonts w:cs="Arial"/>
          <w:b/>
          <w:color w:val="0070C0"/>
          <w:u w:val="single"/>
        </w:rPr>
      </w:pPr>
      <w:r w:rsidRPr="00030A2D">
        <w:rPr>
          <w:rFonts w:cs="Arial"/>
          <w:b/>
          <w:color w:val="0070C0"/>
          <w:u w:val="single"/>
        </w:rPr>
        <w:t xml:space="preserve">SKLOP </w:t>
      </w:r>
      <w:r w:rsidR="00676EB0">
        <w:rPr>
          <w:rFonts w:cs="Arial"/>
          <w:b/>
          <w:color w:val="0070C0"/>
          <w:u w:val="single"/>
        </w:rPr>
        <w:t>3</w:t>
      </w:r>
      <w:r w:rsidRPr="00030A2D">
        <w:rPr>
          <w:rFonts w:cs="Arial"/>
          <w:b/>
          <w:color w:val="0070C0"/>
          <w:u w:val="single"/>
        </w:rPr>
        <w:t>: TUNA V RASTLINSKEM OLJU – 4.600 KG</w:t>
      </w:r>
    </w:p>
    <w:p w14:paraId="557C8622" w14:textId="609710B3" w:rsidR="007E6C70" w:rsidRDefault="007E6C70" w:rsidP="00030A2D">
      <w:pPr>
        <w:ind w:firstLine="708"/>
        <w:rPr>
          <w:rFonts w:cs="Arial"/>
          <w:b/>
          <w:color w:val="0070C0"/>
          <w:u w:val="single"/>
        </w:rPr>
      </w:pPr>
    </w:p>
    <w:p w14:paraId="437004B6" w14:textId="77777777" w:rsidR="007E6C70" w:rsidRDefault="007E6C70" w:rsidP="007E6C70">
      <w:pPr>
        <w:widowControl w:val="0"/>
        <w:jc w:val="both"/>
        <w:rPr>
          <w:rFonts w:cs="Arial"/>
          <w:b/>
        </w:rPr>
      </w:pPr>
      <w:r>
        <w:rPr>
          <w:rFonts w:cs="Arial"/>
          <w:b/>
        </w:rPr>
        <w:t xml:space="preserve">Ponudnik ponudi odkup in prodajo enake količine blaga oz. najbližji približek odkupljene količine v kg, glede na količino osnovnega pakiranja. </w:t>
      </w:r>
    </w:p>
    <w:p w14:paraId="5DAC7021" w14:textId="77777777" w:rsidR="00471FF9" w:rsidRDefault="00471FF9" w:rsidP="00471FF9">
      <w:pPr>
        <w:pStyle w:val="Odstavekseznama"/>
        <w:widowControl w:val="0"/>
        <w:ind w:left="785"/>
        <w:rPr>
          <w:rFonts w:ascii="Arial" w:hAnsi="Arial" w:cs="Arial"/>
          <w:b/>
        </w:rPr>
      </w:pPr>
    </w:p>
    <w:p w14:paraId="28A6B2C0" w14:textId="727D0994" w:rsidR="00471FF9" w:rsidRPr="00471FF9" w:rsidRDefault="00471FF9" w:rsidP="00471FF9">
      <w:pPr>
        <w:pStyle w:val="Odstavekseznama"/>
        <w:widowControl w:val="0"/>
        <w:numPr>
          <w:ilvl w:val="0"/>
          <w:numId w:val="34"/>
        </w:numPr>
        <w:rPr>
          <w:rFonts w:ascii="Arial" w:hAnsi="Arial" w:cs="Arial"/>
          <w:b/>
        </w:rPr>
      </w:pPr>
      <w:r w:rsidRPr="00471FF9">
        <w:rPr>
          <w:rFonts w:ascii="Arial" w:hAnsi="Arial" w:cs="Arial"/>
          <w:b/>
        </w:rPr>
        <w:t>Vrsta in količina konzerv, ki je predmet prodaje naročnika:</w:t>
      </w:r>
    </w:p>
    <w:tbl>
      <w:tblPr>
        <w:tblW w:w="9102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2"/>
        <w:gridCol w:w="4817"/>
        <w:gridCol w:w="1417"/>
        <w:gridCol w:w="2126"/>
      </w:tblGrid>
      <w:tr w:rsidR="00506B3F" w:rsidRPr="00BE594B" w14:paraId="56EC5C55" w14:textId="77777777" w:rsidTr="009253C4">
        <w:trPr>
          <w:trHeight w:val="286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11923" w14:textId="77777777" w:rsidR="00506B3F" w:rsidRPr="009253C4" w:rsidRDefault="00506B3F" w:rsidP="00BC40B0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proofErr w:type="spellStart"/>
            <w:r w:rsidRPr="009253C4">
              <w:rPr>
                <w:rFonts w:cs="Arial"/>
                <w:color w:val="000000"/>
                <w:szCs w:val="20"/>
              </w:rPr>
              <w:t>zap</w:t>
            </w:r>
            <w:proofErr w:type="spellEnd"/>
            <w:r w:rsidRPr="009253C4">
              <w:rPr>
                <w:rFonts w:cs="Arial"/>
                <w:color w:val="000000"/>
                <w:szCs w:val="20"/>
              </w:rPr>
              <w:t>. št.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E2C6E" w14:textId="77777777" w:rsidR="00506B3F" w:rsidRPr="009253C4" w:rsidRDefault="00506B3F" w:rsidP="00BC40B0">
            <w:pPr>
              <w:jc w:val="center"/>
              <w:rPr>
                <w:rFonts w:cs="Arial"/>
                <w:szCs w:val="20"/>
              </w:rPr>
            </w:pPr>
            <w:r w:rsidRPr="009253C4">
              <w:rPr>
                <w:rFonts w:cs="Arial"/>
                <w:szCs w:val="20"/>
              </w:rPr>
              <w:t>vrsta blaga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A9B5433" w14:textId="77777777" w:rsidR="00506B3F" w:rsidRPr="009253C4" w:rsidRDefault="00506B3F" w:rsidP="00BC40B0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Cs w:val="20"/>
              </w:rPr>
            </w:pPr>
            <w:r w:rsidRPr="009253C4">
              <w:rPr>
                <w:rFonts w:cs="Arial"/>
                <w:color w:val="000000"/>
                <w:szCs w:val="20"/>
              </w:rPr>
              <w:t>EM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9F301" w14:textId="77777777" w:rsidR="00506B3F" w:rsidRPr="009253C4" w:rsidRDefault="00506B3F" w:rsidP="00BC40B0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Cs w:val="20"/>
              </w:rPr>
            </w:pPr>
            <w:r w:rsidRPr="009253C4">
              <w:rPr>
                <w:rFonts w:cs="Arial"/>
                <w:color w:val="000000"/>
                <w:szCs w:val="20"/>
              </w:rPr>
              <w:t>količina v EM</w:t>
            </w:r>
          </w:p>
        </w:tc>
      </w:tr>
      <w:tr w:rsidR="00506B3F" w:rsidRPr="00BE594B" w14:paraId="3B029B22" w14:textId="77777777" w:rsidTr="009253C4">
        <w:trPr>
          <w:trHeight w:val="144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F032B" w14:textId="77777777" w:rsidR="00506B3F" w:rsidRPr="009253C4" w:rsidRDefault="00506B3F" w:rsidP="00BC40B0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9253C4">
              <w:rPr>
                <w:rFonts w:cs="Arial"/>
                <w:color w:val="000000"/>
                <w:szCs w:val="20"/>
              </w:rPr>
              <w:t>1.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495DBE" w14:textId="7B149183" w:rsidR="00506B3F" w:rsidRPr="009253C4" w:rsidRDefault="00506B3F" w:rsidP="00BC40B0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9253C4">
              <w:rPr>
                <w:rFonts w:cs="Arial"/>
                <w:color w:val="000000"/>
                <w:szCs w:val="20"/>
              </w:rPr>
              <w:t>Tuna fileti v rastlinskem olju, 100 g, Podravka/Eva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09E02B0" w14:textId="77777777" w:rsidR="00506B3F" w:rsidRPr="009253C4" w:rsidRDefault="00506B3F" w:rsidP="00BC40B0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Cs w:val="20"/>
              </w:rPr>
            </w:pPr>
            <w:r w:rsidRPr="009253C4">
              <w:rPr>
                <w:rFonts w:cs="Arial"/>
                <w:color w:val="000000"/>
                <w:szCs w:val="20"/>
              </w:rPr>
              <w:t>kos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9EA69" w14:textId="25741CCF" w:rsidR="00506B3F" w:rsidRPr="009253C4" w:rsidRDefault="00506B3F" w:rsidP="00BC40B0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Cs w:val="20"/>
              </w:rPr>
            </w:pPr>
            <w:r w:rsidRPr="009253C4">
              <w:rPr>
                <w:rFonts w:cs="Arial"/>
                <w:color w:val="000000"/>
                <w:szCs w:val="20"/>
              </w:rPr>
              <w:t>46.000</w:t>
            </w:r>
          </w:p>
        </w:tc>
      </w:tr>
    </w:tbl>
    <w:p w14:paraId="6E062AC9" w14:textId="77777777" w:rsidR="00506B3F" w:rsidRDefault="00506B3F" w:rsidP="00506B3F">
      <w:pPr>
        <w:jc w:val="both"/>
        <w:rPr>
          <w:rFonts w:cs="Arial"/>
          <w:b/>
        </w:rPr>
      </w:pPr>
    </w:p>
    <w:p w14:paraId="7DA44D23" w14:textId="77777777" w:rsidR="00506B3F" w:rsidRPr="00676EB0" w:rsidRDefault="00506B3F" w:rsidP="00506B3F">
      <w:pPr>
        <w:jc w:val="both"/>
        <w:rPr>
          <w:rFonts w:cs="Arial"/>
        </w:rPr>
      </w:pPr>
      <w:r>
        <w:rPr>
          <w:rFonts w:cs="Arial"/>
          <w:b/>
        </w:rPr>
        <w:t xml:space="preserve">Lastnik blaga: </w:t>
      </w:r>
      <w:r w:rsidRPr="00676EB0">
        <w:rPr>
          <w:rFonts w:cs="Arial"/>
        </w:rPr>
        <w:t>naročnik</w:t>
      </w:r>
    </w:p>
    <w:p w14:paraId="23303C1D" w14:textId="77777777" w:rsidR="00506B3F" w:rsidRDefault="00506B3F" w:rsidP="00506B3F">
      <w:pPr>
        <w:jc w:val="both"/>
        <w:rPr>
          <w:rFonts w:cs="Arial"/>
          <w:b/>
        </w:rPr>
      </w:pPr>
    </w:p>
    <w:p w14:paraId="0C7EFCE1" w14:textId="5AA2A8C9" w:rsidR="00506B3F" w:rsidRPr="00676EB0" w:rsidRDefault="00506B3F" w:rsidP="00506B3F">
      <w:pPr>
        <w:jc w:val="both"/>
        <w:rPr>
          <w:rFonts w:cs="Arial"/>
        </w:rPr>
      </w:pPr>
      <w:r>
        <w:rPr>
          <w:rFonts w:cs="Arial"/>
          <w:b/>
        </w:rPr>
        <w:t xml:space="preserve">Lokacija blaga: </w:t>
      </w:r>
      <w:r w:rsidR="00676EB0" w:rsidRPr="00676EB0">
        <w:rPr>
          <w:rFonts w:cs="Arial"/>
        </w:rPr>
        <w:t>Ljubljana</w:t>
      </w:r>
    </w:p>
    <w:p w14:paraId="7EB7FD21" w14:textId="77777777" w:rsidR="00506B3F" w:rsidRDefault="00506B3F" w:rsidP="00506B3F">
      <w:pPr>
        <w:spacing w:line="23" w:lineRule="atLeast"/>
        <w:jc w:val="both"/>
        <w:rPr>
          <w:rFonts w:cs="Arial"/>
        </w:rPr>
      </w:pPr>
    </w:p>
    <w:p w14:paraId="7376E06F" w14:textId="77777777" w:rsidR="00506B3F" w:rsidRPr="00802393" w:rsidRDefault="00506B3F" w:rsidP="00506B3F">
      <w:pPr>
        <w:widowControl w:val="0"/>
        <w:rPr>
          <w:rFonts w:cs="Arial"/>
        </w:rPr>
      </w:pPr>
      <w:r w:rsidRPr="00802393">
        <w:rPr>
          <w:rFonts w:cs="Arial"/>
          <w:b/>
        </w:rPr>
        <w:t>Leto proizvodnje</w:t>
      </w:r>
      <w:r>
        <w:rPr>
          <w:rFonts w:cs="Arial"/>
        </w:rPr>
        <w:t>: 2025</w:t>
      </w:r>
    </w:p>
    <w:p w14:paraId="328CEF7F" w14:textId="77777777" w:rsidR="00506B3F" w:rsidRDefault="00506B3F" w:rsidP="00506B3F">
      <w:pPr>
        <w:spacing w:line="23" w:lineRule="atLeast"/>
        <w:jc w:val="both"/>
        <w:rPr>
          <w:rFonts w:cs="Arial"/>
        </w:rPr>
      </w:pPr>
    </w:p>
    <w:p w14:paraId="63CCA7A3" w14:textId="77777777" w:rsidR="00506B3F" w:rsidRPr="00802393" w:rsidRDefault="00506B3F" w:rsidP="00506B3F">
      <w:pPr>
        <w:spacing w:line="23" w:lineRule="atLeast"/>
        <w:rPr>
          <w:rFonts w:cs="Arial"/>
          <w:b/>
        </w:rPr>
      </w:pPr>
      <w:r w:rsidRPr="00802393">
        <w:rPr>
          <w:rFonts w:cs="Arial"/>
          <w:b/>
        </w:rPr>
        <w:t xml:space="preserve">Kvaliteta blaga: </w:t>
      </w:r>
    </w:p>
    <w:p w14:paraId="3D480383" w14:textId="1B0E5169" w:rsidR="00506B3F" w:rsidRDefault="00506B3F" w:rsidP="00506B3F">
      <w:pPr>
        <w:widowControl w:val="0"/>
        <w:jc w:val="both"/>
        <w:rPr>
          <w:rFonts w:cs="Arial"/>
        </w:rPr>
      </w:pPr>
      <w:r>
        <w:rPr>
          <w:rFonts w:cs="Arial"/>
        </w:rPr>
        <w:t xml:space="preserve">Ribje konzerve so gotove sterilizirane pločevinke ribjega mesa, ki glede varnosti, zdravstvene ustreznosti in kakovosti </w:t>
      </w:r>
      <w:proofErr w:type="spellStart"/>
      <w:r>
        <w:rPr>
          <w:rFonts w:cs="Arial"/>
        </w:rPr>
        <w:t>ustrezatjo</w:t>
      </w:r>
      <w:proofErr w:type="spellEnd"/>
      <w:r>
        <w:rPr>
          <w:rFonts w:cs="Arial"/>
        </w:rPr>
        <w:t xml:space="preserve"> zahtevam slovenske in EU </w:t>
      </w:r>
      <w:proofErr w:type="spellStart"/>
      <w:r>
        <w:rPr>
          <w:rFonts w:cs="Arial"/>
        </w:rPr>
        <w:t>zakonodje</w:t>
      </w:r>
      <w:proofErr w:type="spellEnd"/>
      <w:r>
        <w:rPr>
          <w:rFonts w:cs="Arial"/>
        </w:rPr>
        <w:t>. Izdelki so obstojni pri sobni temperaturi, brez posebnih zahtev pri prevozu.</w:t>
      </w:r>
    </w:p>
    <w:p w14:paraId="05B05021" w14:textId="41CAD09C" w:rsidR="00471FF9" w:rsidRDefault="00471FF9" w:rsidP="00506B3F">
      <w:pPr>
        <w:widowControl w:val="0"/>
        <w:jc w:val="both"/>
        <w:rPr>
          <w:rFonts w:cs="Arial"/>
        </w:rPr>
      </w:pPr>
    </w:p>
    <w:p w14:paraId="4D8E5064" w14:textId="77777777" w:rsidR="00506B3F" w:rsidRPr="00802393" w:rsidRDefault="00506B3F" w:rsidP="00506B3F">
      <w:pPr>
        <w:spacing w:line="23" w:lineRule="atLeast"/>
        <w:rPr>
          <w:rFonts w:cs="Arial"/>
        </w:rPr>
      </w:pPr>
      <w:r w:rsidRPr="00802393">
        <w:rPr>
          <w:rFonts w:cs="Arial"/>
          <w:b/>
        </w:rPr>
        <w:t>Vrsta embalaže in način pakiranja</w:t>
      </w:r>
      <w:r w:rsidRPr="00802393">
        <w:rPr>
          <w:rFonts w:cs="Arial"/>
        </w:rPr>
        <w:t>:</w:t>
      </w:r>
    </w:p>
    <w:p w14:paraId="67AEE51E" w14:textId="77777777" w:rsidR="00506B3F" w:rsidRDefault="00506B3F" w:rsidP="00506B3F">
      <w:pPr>
        <w:jc w:val="both"/>
        <w:rPr>
          <w:rFonts w:cs="Arial"/>
        </w:rPr>
      </w:pPr>
      <w:r w:rsidRPr="00802393">
        <w:rPr>
          <w:rFonts w:cs="Arial"/>
        </w:rPr>
        <w:t xml:space="preserve">Blago je pakirano v pločevinkah in zloženo na EURO paletah. </w:t>
      </w:r>
      <w:proofErr w:type="spellStart"/>
      <w:r w:rsidRPr="00802393">
        <w:rPr>
          <w:rFonts w:cs="Arial"/>
        </w:rPr>
        <w:t>Eembalaža</w:t>
      </w:r>
      <w:proofErr w:type="spellEnd"/>
      <w:r w:rsidRPr="00802393">
        <w:rPr>
          <w:rFonts w:cs="Arial"/>
        </w:rPr>
        <w:t xml:space="preserve"> in deklaracije  odgovarjajo vsem zahtevam, ki jih predpisuje pozitivna zakonodaja, ki velja na območju Republike Slovenije in je v skladu z zahtevami zakonodaje EU. </w:t>
      </w:r>
    </w:p>
    <w:p w14:paraId="7F7D2107" w14:textId="44B7C487" w:rsidR="00506B3F" w:rsidRDefault="00506B3F" w:rsidP="00506B3F">
      <w:pPr>
        <w:jc w:val="both"/>
        <w:rPr>
          <w:rFonts w:cs="Arial"/>
          <w:b/>
        </w:rPr>
      </w:pPr>
    </w:p>
    <w:p w14:paraId="58FB40CA" w14:textId="77777777" w:rsidR="00471FF9" w:rsidRDefault="00471FF9" w:rsidP="00506B3F">
      <w:pPr>
        <w:jc w:val="both"/>
        <w:rPr>
          <w:rFonts w:cs="Arial"/>
          <w:b/>
        </w:rPr>
      </w:pPr>
    </w:p>
    <w:p w14:paraId="648ED4C9" w14:textId="77777777" w:rsidR="00471FF9" w:rsidRPr="0049339A" w:rsidRDefault="00471FF9" w:rsidP="00471FF9">
      <w:pPr>
        <w:pStyle w:val="Odstavekseznama"/>
        <w:numPr>
          <w:ilvl w:val="0"/>
          <w:numId w:val="34"/>
        </w:numPr>
        <w:rPr>
          <w:rFonts w:ascii="Arial" w:hAnsi="Arial" w:cs="Arial"/>
          <w:b/>
        </w:rPr>
      </w:pPr>
      <w:r w:rsidRPr="0049339A">
        <w:rPr>
          <w:rFonts w:ascii="Arial" w:hAnsi="Arial" w:cs="Arial"/>
          <w:b/>
        </w:rPr>
        <w:t>Kakovostne zahteve konzerv, ki jih bo ponudnik prodal naročniku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6407"/>
      </w:tblGrid>
      <w:tr w:rsidR="00506B3F" w14:paraId="15AE51E9" w14:textId="77777777" w:rsidTr="009253C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74FE" w14:textId="77777777" w:rsidR="00506B3F" w:rsidRDefault="00506B3F" w:rsidP="00BC40B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Kakovostne zahteve: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28F0" w14:textId="145DA94F" w:rsidR="00506B3F" w:rsidRDefault="00506B3F" w:rsidP="00BC40B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Kosi tune (min 65%) v olju, v katerem ne sme biti več kot 6 % vode na čisto maso konzerve in mora </w:t>
            </w:r>
            <w:r w:rsidR="004D0541">
              <w:rPr>
                <w:rFonts w:cs="Arial"/>
              </w:rPr>
              <w:t xml:space="preserve">biti </w:t>
            </w:r>
            <w:r>
              <w:rPr>
                <w:rFonts w:cs="Arial"/>
              </w:rPr>
              <w:t>bistro; prečni rez kosov mora biti raven, kosi morajo biti zloženi v enem redu; kosi mesa morajo biti enakomerno visoki in bele, svetlo rožnate do rjavo rdeče barve; dolgi min. 1,2 cm, dovoljeno je največ 30 % manjših koščkov od deklarirane neto količine ribe; meso mora biti čvrste konsistence in ne suho, konzervansi niso dovoljeni</w:t>
            </w:r>
          </w:p>
        </w:tc>
      </w:tr>
      <w:tr w:rsidR="00506B3F" w14:paraId="7395AD79" w14:textId="77777777" w:rsidTr="009253C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1F80" w14:textId="77777777" w:rsidR="00506B3F" w:rsidRDefault="00506B3F" w:rsidP="00BC40B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Embalaža in količina: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52C2" w14:textId="10260E60" w:rsidR="00506B3F" w:rsidRDefault="00506B3F" w:rsidP="00506B3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Posodice in konzerve; do vključno 150 g</w:t>
            </w:r>
          </w:p>
        </w:tc>
      </w:tr>
      <w:tr w:rsidR="00506B3F" w14:paraId="1A1F1B42" w14:textId="77777777" w:rsidTr="009253C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E25B" w14:textId="77777777" w:rsidR="00506B3F" w:rsidRDefault="00506B3F" w:rsidP="00BC40B0">
            <w:pPr>
              <w:rPr>
                <w:rFonts w:cs="Arial"/>
              </w:rPr>
            </w:pPr>
            <w:r>
              <w:rPr>
                <w:rFonts w:cs="Arial"/>
              </w:rPr>
              <w:t>Hramba in prevoz izdelka: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B05F" w14:textId="77777777" w:rsidR="00506B3F" w:rsidRDefault="00506B3F" w:rsidP="00BC40B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Izdelek mora biti obstojen pri sobni temperaturi; brez posebnih zahtev pri prevozu</w:t>
            </w:r>
          </w:p>
        </w:tc>
      </w:tr>
      <w:bookmarkEnd w:id="0"/>
      <w:bookmarkEnd w:id="1"/>
      <w:bookmarkEnd w:id="2"/>
    </w:tbl>
    <w:p w14:paraId="0AF85E96" w14:textId="77777777" w:rsidR="007E6C70" w:rsidRDefault="007E6C70" w:rsidP="007E6C70">
      <w:pPr>
        <w:pStyle w:val="Odstavekseznama"/>
        <w:rPr>
          <w:rFonts w:ascii="Arial" w:hAnsi="Arial" w:cs="Arial"/>
          <w:b/>
        </w:rPr>
      </w:pPr>
    </w:p>
    <w:p w14:paraId="50921AAF" w14:textId="77777777" w:rsidR="007E6C70" w:rsidRDefault="007E6C70" w:rsidP="007E6C70">
      <w:pPr>
        <w:pStyle w:val="Odstavekseznama"/>
        <w:rPr>
          <w:rFonts w:ascii="Arial" w:hAnsi="Arial" w:cs="Arial"/>
          <w:b/>
        </w:rPr>
      </w:pPr>
    </w:p>
    <w:p w14:paraId="0627C785" w14:textId="77777777" w:rsidR="007E6C70" w:rsidRDefault="007E6C70" w:rsidP="007E6C70">
      <w:pPr>
        <w:pStyle w:val="Odstavekseznama"/>
        <w:rPr>
          <w:rFonts w:ascii="Arial" w:hAnsi="Arial" w:cs="Arial"/>
          <w:b/>
        </w:rPr>
      </w:pPr>
    </w:p>
    <w:p w14:paraId="1522AC28" w14:textId="18A82889" w:rsidR="00301E93" w:rsidRDefault="00FC2A0A" w:rsidP="0015434A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7A2399">
        <w:rPr>
          <w:rFonts w:ascii="Arial" w:hAnsi="Arial" w:cs="Arial"/>
          <w:b/>
        </w:rPr>
        <w:t>Prevzemni pogoji oz. način prevzema blaga</w:t>
      </w:r>
      <w:r w:rsidR="0015434A">
        <w:rPr>
          <w:rFonts w:ascii="Arial" w:hAnsi="Arial" w:cs="Arial"/>
          <w:b/>
        </w:rPr>
        <w:t xml:space="preserve"> v izvajanje skladiščenja in obnavljanja</w:t>
      </w:r>
      <w:r w:rsidRPr="007A2399">
        <w:rPr>
          <w:rFonts w:ascii="Arial" w:hAnsi="Arial" w:cs="Arial"/>
          <w:b/>
        </w:rPr>
        <w:t xml:space="preserve">: </w:t>
      </w:r>
    </w:p>
    <w:p w14:paraId="35A1FEED" w14:textId="567543F7" w:rsidR="00FC2A0A" w:rsidRPr="0015434A" w:rsidRDefault="00301E93" w:rsidP="0015434A">
      <w:pPr>
        <w:jc w:val="both"/>
        <w:rPr>
          <w:rFonts w:cs="Arial"/>
        </w:rPr>
      </w:pPr>
      <w:r w:rsidRPr="0015434A">
        <w:rPr>
          <w:rFonts w:cs="Arial"/>
        </w:rPr>
        <w:t>Ponudnik prevzame blago</w:t>
      </w:r>
      <w:r w:rsidR="00AA061A">
        <w:rPr>
          <w:rFonts w:cs="Arial"/>
        </w:rPr>
        <w:t>, za katerega</w:t>
      </w:r>
      <w:r w:rsidR="001779D1">
        <w:rPr>
          <w:rFonts w:cs="Arial"/>
        </w:rPr>
        <w:t xml:space="preserve"> je ponudil odkup od naročnika </w:t>
      </w:r>
      <w:r w:rsidR="00AA061A">
        <w:rPr>
          <w:rFonts w:cs="Arial"/>
        </w:rPr>
        <w:t>v skladišču, ki je navedeno pri posameznem sklopu. Ponudnik prevzame v</w:t>
      </w:r>
      <w:r w:rsidRPr="0015434A">
        <w:rPr>
          <w:rFonts w:cs="Arial"/>
        </w:rPr>
        <w:t xml:space="preserve"> </w:t>
      </w:r>
      <w:proofErr w:type="spellStart"/>
      <w:r w:rsidRPr="0015434A">
        <w:rPr>
          <w:rFonts w:cs="Arial"/>
        </w:rPr>
        <w:t>v</w:t>
      </w:r>
      <w:proofErr w:type="spellEnd"/>
      <w:r w:rsidRPr="0015434A">
        <w:rPr>
          <w:rFonts w:cs="Arial"/>
        </w:rPr>
        <w:t xml:space="preserve"> skladiščenje in obnavljanje</w:t>
      </w:r>
      <w:r w:rsidR="00AA061A">
        <w:rPr>
          <w:rFonts w:cs="Arial"/>
        </w:rPr>
        <w:t xml:space="preserve"> blago, ki ga je ponudil</w:t>
      </w:r>
      <w:r w:rsidR="00BC40B0">
        <w:rPr>
          <w:rFonts w:cs="Arial"/>
        </w:rPr>
        <w:t xml:space="preserve"> (prodal)</w:t>
      </w:r>
      <w:r w:rsidR="00AA061A">
        <w:rPr>
          <w:rFonts w:cs="Arial"/>
        </w:rPr>
        <w:t xml:space="preserve"> naročniku v</w:t>
      </w:r>
      <w:r w:rsidR="00BC40B0">
        <w:rPr>
          <w:rFonts w:cs="Arial"/>
        </w:rPr>
        <w:t xml:space="preserve"> okviru posameznega sklopa.</w:t>
      </w:r>
      <w:r w:rsidRPr="0015434A">
        <w:rPr>
          <w:rFonts w:cs="Arial"/>
        </w:rPr>
        <w:t xml:space="preserve"> </w:t>
      </w:r>
      <w:r w:rsidR="0015434A" w:rsidRPr="0015434A">
        <w:rPr>
          <w:rFonts w:cs="Arial"/>
        </w:rPr>
        <w:t>P</w:t>
      </w:r>
      <w:r w:rsidR="0083677B" w:rsidRPr="0015434A">
        <w:rPr>
          <w:rFonts w:cs="Arial"/>
        </w:rPr>
        <w:t xml:space="preserve">ogoj za prevzem blaga je sklenjena pogodba o skladiščenju in obnavljanju državnih blagovnih rezerv. </w:t>
      </w:r>
    </w:p>
    <w:p w14:paraId="10C5B8D2" w14:textId="48768335" w:rsidR="00DD05FC" w:rsidRDefault="00DD05FC" w:rsidP="00FC2A0A">
      <w:pPr>
        <w:tabs>
          <w:tab w:val="left" w:pos="7230"/>
        </w:tabs>
        <w:jc w:val="both"/>
        <w:rPr>
          <w:rFonts w:cs="Arial"/>
        </w:rPr>
      </w:pPr>
    </w:p>
    <w:p w14:paraId="5B9BE13E" w14:textId="10D5CB9D" w:rsidR="00301E93" w:rsidRPr="00B95483" w:rsidRDefault="00454116" w:rsidP="00301E93">
      <w:pPr>
        <w:jc w:val="both"/>
        <w:rPr>
          <w:rFonts w:cs="Arial"/>
        </w:rPr>
      </w:pPr>
      <w:r>
        <w:rPr>
          <w:rFonts w:cs="Arial"/>
        </w:rPr>
        <w:t>Ponudnik blago, novejšega datuma trajanja, katerega je ponudil (prodal) naročniku, izroči naročniku na lokaciji v Republiki Sloveniji, kjer</w:t>
      </w:r>
      <w:r w:rsidR="00301E93">
        <w:rPr>
          <w:rFonts w:cs="Arial"/>
        </w:rPr>
        <w:t xml:space="preserve"> bo blago skladiščil in obnavljal</w:t>
      </w:r>
      <w:r>
        <w:rPr>
          <w:rFonts w:cs="Arial"/>
        </w:rPr>
        <w:t xml:space="preserve"> in ga je navedel v obrazcu OBR-2.19_Predračun.</w:t>
      </w:r>
    </w:p>
    <w:p w14:paraId="51A03F1B" w14:textId="45C014FD" w:rsidR="00301E93" w:rsidRDefault="00301E93" w:rsidP="00FC2A0A">
      <w:pPr>
        <w:tabs>
          <w:tab w:val="left" w:pos="7230"/>
        </w:tabs>
        <w:jc w:val="both"/>
        <w:rPr>
          <w:rFonts w:cs="Arial"/>
        </w:rPr>
      </w:pPr>
    </w:p>
    <w:p w14:paraId="74F1F6F6" w14:textId="6DBDEA73" w:rsidR="00301E93" w:rsidRPr="00B95483" w:rsidRDefault="00301E93" w:rsidP="00FC2A0A">
      <w:pPr>
        <w:tabs>
          <w:tab w:val="left" w:pos="7230"/>
        </w:tabs>
        <w:jc w:val="both"/>
        <w:rPr>
          <w:rFonts w:cs="Arial"/>
        </w:rPr>
      </w:pPr>
      <w:r w:rsidRPr="00B95483">
        <w:rPr>
          <w:rFonts w:cs="Arial"/>
        </w:rPr>
        <w:t xml:space="preserve">Skladišče v Republiki Sloveniji, kjer bo ponudnik izvajal </w:t>
      </w:r>
      <w:proofErr w:type="spellStart"/>
      <w:r w:rsidRPr="00B95483">
        <w:rPr>
          <w:rFonts w:cs="Arial"/>
        </w:rPr>
        <w:t>s</w:t>
      </w:r>
      <w:r w:rsidR="00B95483" w:rsidRPr="00B95483">
        <w:rPr>
          <w:rFonts w:cs="Arial"/>
        </w:rPr>
        <w:t>kadiščenje</w:t>
      </w:r>
      <w:proofErr w:type="spellEnd"/>
      <w:r w:rsidR="00B95483" w:rsidRPr="00B95483">
        <w:rPr>
          <w:rFonts w:cs="Arial"/>
        </w:rPr>
        <w:t xml:space="preserve"> in obnavljanje blaga, mora </w:t>
      </w:r>
    </w:p>
    <w:p w14:paraId="22BD9D32" w14:textId="6B09EF48" w:rsidR="00FC2A0A" w:rsidRPr="00B95483" w:rsidRDefault="00B95483" w:rsidP="00FC2A0A">
      <w:pPr>
        <w:tabs>
          <w:tab w:val="left" w:pos="7230"/>
        </w:tabs>
        <w:rPr>
          <w:rFonts w:cs="Arial"/>
        </w:rPr>
      </w:pPr>
      <w:r w:rsidRPr="00B95483">
        <w:rPr>
          <w:rFonts w:cs="Arial"/>
        </w:rPr>
        <w:t xml:space="preserve">ustrezati vsem zahtevam veljavne zakonodaje, za skladiščenje tovrstnega blaga. </w:t>
      </w:r>
    </w:p>
    <w:p w14:paraId="4C43AF27" w14:textId="77777777" w:rsidR="00B95483" w:rsidRDefault="00B95483" w:rsidP="00FC2A0A">
      <w:pPr>
        <w:tabs>
          <w:tab w:val="left" w:pos="7230"/>
        </w:tabs>
        <w:rPr>
          <w:rFonts w:cs="Arial"/>
          <w:b/>
          <w:color w:val="FF0000"/>
        </w:rPr>
      </w:pPr>
    </w:p>
    <w:p w14:paraId="475C2232" w14:textId="2DBD1003" w:rsidR="00B95483" w:rsidRDefault="00B95483" w:rsidP="001F5321">
      <w:pPr>
        <w:tabs>
          <w:tab w:val="left" w:pos="7230"/>
        </w:tabs>
        <w:jc w:val="both"/>
        <w:rPr>
          <w:rFonts w:cs="Arial"/>
        </w:rPr>
      </w:pPr>
      <w:r w:rsidRPr="001F5321">
        <w:rPr>
          <w:rFonts w:cs="Arial"/>
        </w:rPr>
        <w:t>Naročnik oz. izbrana kontrolna hiša</w:t>
      </w:r>
      <w:r w:rsidR="00030A2D" w:rsidRPr="00030A2D">
        <w:rPr>
          <w:rFonts w:cs="Arial"/>
          <w:color w:val="FF0000"/>
        </w:rPr>
        <w:t xml:space="preserve"> </w:t>
      </w:r>
      <w:r w:rsidRPr="001F5321">
        <w:rPr>
          <w:rFonts w:cs="Arial"/>
        </w:rPr>
        <w:t xml:space="preserve">ob prisotnosti ponudnika </w:t>
      </w:r>
      <w:r w:rsidR="00BC40B0">
        <w:rPr>
          <w:rFonts w:cs="Arial"/>
        </w:rPr>
        <w:t>pregleda</w:t>
      </w:r>
      <w:r w:rsidRPr="001F5321">
        <w:rPr>
          <w:rFonts w:cs="Arial"/>
        </w:rPr>
        <w:t xml:space="preserve"> skladišče in blago </w:t>
      </w:r>
      <w:r w:rsidR="001F5321" w:rsidRPr="001F5321">
        <w:rPr>
          <w:rFonts w:cs="Arial"/>
        </w:rPr>
        <w:t>ter</w:t>
      </w:r>
      <w:r w:rsidRPr="001F5321">
        <w:rPr>
          <w:rFonts w:cs="Arial"/>
        </w:rPr>
        <w:t xml:space="preserve"> podpiše prevzemni zapisnik, kateremu mora biti priložena vsa dokumentacija o kvaliteti blaga.</w:t>
      </w:r>
    </w:p>
    <w:p w14:paraId="46A055A9" w14:textId="7831B720" w:rsidR="00BC40B0" w:rsidRDefault="00BC40B0" w:rsidP="001F5321">
      <w:pPr>
        <w:tabs>
          <w:tab w:val="left" w:pos="7230"/>
        </w:tabs>
        <w:jc w:val="both"/>
        <w:rPr>
          <w:rFonts w:cs="Arial"/>
        </w:rPr>
      </w:pPr>
    </w:p>
    <w:p w14:paraId="2FF9100B" w14:textId="77777777" w:rsidR="00471FF9" w:rsidRPr="001F5321" w:rsidRDefault="00471FF9" w:rsidP="001F5321">
      <w:pPr>
        <w:tabs>
          <w:tab w:val="left" w:pos="7230"/>
        </w:tabs>
        <w:jc w:val="both"/>
        <w:rPr>
          <w:rFonts w:cs="Arial"/>
        </w:rPr>
      </w:pPr>
    </w:p>
    <w:p w14:paraId="52D94EBA" w14:textId="13F8EBA6" w:rsidR="00BC40B0" w:rsidRPr="00BC40B0" w:rsidRDefault="00BC40B0" w:rsidP="00BC40B0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BC40B0">
        <w:rPr>
          <w:rFonts w:ascii="Arial" w:hAnsi="Arial" w:cs="Arial"/>
          <w:b/>
        </w:rPr>
        <w:t xml:space="preserve">Roki: </w:t>
      </w:r>
    </w:p>
    <w:p w14:paraId="75AE1BB2" w14:textId="41E943AF" w:rsidR="00BC40B0" w:rsidRPr="000F7558" w:rsidRDefault="006E1EE9" w:rsidP="00030A2D">
      <w:pPr>
        <w:tabs>
          <w:tab w:val="left" w:pos="7230"/>
        </w:tabs>
        <w:jc w:val="both"/>
        <w:rPr>
          <w:rFonts w:cs="Arial"/>
        </w:rPr>
      </w:pPr>
      <w:r w:rsidRPr="00030A2D">
        <w:rPr>
          <w:rFonts w:cs="Arial"/>
        </w:rPr>
        <w:t>Prevzem in d</w:t>
      </w:r>
      <w:r w:rsidR="00BC40B0" w:rsidRPr="00030A2D">
        <w:rPr>
          <w:rFonts w:cs="Arial"/>
        </w:rPr>
        <w:t>obava blaga, ki je predmet</w:t>
      </w:r>
      <w:r w:rsidR="00030A2D" w:rsidRPr="00030A2D">
        <w:rPr>
          <w:rFonts w:cs="Arial"/>
        </w:rPr>
        <w:t xml:space="preserve"> pogodbe o nakupu in prodaji konzerv</w:t>
      </w:r>
      <w:r w:rsidR="000F7558">
        <w:rPr>
          <w:rFonts w:cs="Arial"/>
        </w:rPr>
        <w:t xml:space="preserve"> in prodajne pogodbe za nakup mesnih konzerv</w:t>
      </w:r>
      <w:r w:rsidRPr="00030A2D">
        <w:rPr>
          <w:rFonts w:cs="Arial"/>
        </w:rPr>
        <w:t xml:space="preserve">, </w:t>
      </w:r>
      <w:r w:rsidR="00030A2D" w:rsidRPr="000F7558">
        <w:rPr>
          <w:rFonts w:cs="Arial"/>
        </w:rPr>
        <w:t xml:space="preserve">vključno s prevzemom naročnika, </w:t>
      </w:r>
      <w:r w:rsidRPr="000F7558">
        <w:rPr>
          <w:rFonts w:cs="Arial"/>
        </w:rPr>
        <w:t xml:space="preserve">mora biti </w:t>
      </w:r>
      <w:r w:rsidR="00BC40B0" w:rsidRPr="000F7558">
        <w:rPr>
          <w:rFonts w:cs="Arial"/>
        </w:rPr>
        <w:t xml:space="preserve">izvedena v 20-ih dneh po podpisu pogodbe. </w:t>
      </w:r>
    </w:p>
    <w:p w14:paraId="39EDB0C4" w14:textId="77777777" w:rsidR="00471FF9" w:rsidRDefault="00471FF9" w:rsidP="00030A2D">
      <w:pPr>
        <w:tabs>
          <w:tab w:val="left" w:pos="7230"/>
        </w:tabs>
        <w:jc w:val="both"/>
        <w:rPr>
          <w:rFonts w:cs="Arial"/>
        </w:rPr>
      </w:pPr>
    </w:p>
    <w:p w14:paraId="0E491783" w14:textId="77777777" w:rsidR="00553957" w:rsidRDefault="00553957" w:rsidP="00FC2A0A">
      <w:pPr>
        <w:tabs>
          <w:tab w:val="left" w:pos="7230"/>
        </w:tabs>
        <w:rPr>
          <w:rFonts w:cs="Arial"/>
          <w:b/>
        </w:rPr>
      </w:pPr>
    </w:p>
    <w:p w14:paraId="6B90FE6C" w14:textId="77777777" w:rsidR="00FC2A0A" w:rsidRPr="007A2399" w:rsidRDefault="00FC2A0A" w:rsidP="0015434A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7A2399">
        <w:rPr>
          <w:rFonts w:ascii="Arial" w:hAnsi="Arial" w:cs="Arial"/>
          <w:b/>
        </w:rPr>
        <w:t>Doba zagotavljanja skladiščenja in obnavljanja:</w:t>
      </w:r>
    </w:p>
    <w:p w14:paraId="28898945" w14:textId="26DFFB59" w:rsidR="00DD05FC" w:rsidRPr="00314BED" w:rsidRDefault="00DD05FC" w:rsidP="00314BED">
      <w:pPr>
        <w:tabs>
          <w:tab w:val="left" w:pos="7230"/>
        </w:tabs>
        <w:jc w:val="both"/>
        <w:rPr>
          <w:rFonts w:cs="Arial"/>
        </w:rPr>
      </w:pPr>
      <w:r w:rsidRPr="00314BED">
        <w:rPr>
          <w:rFonts w:cs="Arial"/>
        </w:rPr>
        <w:t>Ponudnik mora blago skladiščiti in obnavljati kot dober gospodar in v skladu s pravili stroke ter roki trajanja ter v skladu s sklenjeno medsebojno pogodbo o skladiščenju in obnavljanju državnih blagovnih rezerv.</w:t>
      </w:r>
    </w:p>
    <w:p w14:paraId="7561D3A7" w14:textId="77777777" w:rsidR="00DD05FC" w:rsidRDefault="00DD05FC" w:rsidP="00FC2A0A">
      <w:pPr>
        <w:tabs>
          <w:tab w:val="left" w:pos="7230"/>
        </w:tabs>
        <w:jc w:val="both"/>
        <w:rPr>
          <w:rFonts w:cs="Arial"/>
        </w:rPr>
      </w:pPr>
    </w:p>
    <w:p w14:paraId="347D749D" w14:textId="2252A324" w:rsidR="00FC2A0A" w:rsidRPr="00957D05" w:rsidRDefault="00FC2A0A" w:rsidP="00FC2A0A">
      <w:pPr>
        <w:tabs>
          <w:tab w:val="left" w:pos="7230"/>
        </w:tabs>
        <w:jc w:val="both"/>
        <w:rPr>
          <w:rFonts w:cs="Arial"/>
        </w:rPr>
      </w:pPr>
      <w:r w:rsidRPr="00A860D0">
        <w:rPr>
          <w:rFonts w:cs="Arial"/>
        </w:rPr>
        <w:t xml:space="preserve">Ponudnik zagotavlja skladiščenje in obnavljanje </w:t>
      </w:r>
      <w:r w:rsidR="00723214">
        <w:rPr>
          <w:rFonts w:cs="Arial"/>
        </w:rPr>
        <w:t>blaga</w:t>
      </w:r>
      <w:r w:rsidRPr="00A860D0">
        <w:rPr>
          <w:rFonts w:cs="Arial"/>
        </w:rPr>
        <w:t xml:space="preserve"> za obdobje </w:t>
      </w:r>
      <w:r w:rsidR="00BC40B0">
        <w:rPr>
          <w:rFonts w:cs="Arial"/>
        </w:rPr>
        <w:t>9</w:t>
      </w:r>
      <w:r w:rsidR="006D5692">
        <w:rPr>
          <w:rFonts w:cs="Arial"/>
        </w:rPr>
        <w:t xml:space="preserve"> </w:t>
      </w:r>
      <w:r w:rsidR="00B6642F">
        <w:rPr>
          <w:rFonts w:cs="Arial"/>
        </w:rPr>
        <w:t>let</w:t>
      </w:r>
      <w:r w:rsidR="00DB20A8">
        <w:rPr>
          <w:rFonts w:cs="Arial"/>
        </w:rPr>
        <w:t xml:space="preserve"> </w:t>
      </w:r>
      <w:r w:rsidRPr="00A860D0">
        <w:rPr>
          <w:rFonts w:cs="Arial"/>
        </w:rPr>
        <w:t xml:space="preserve">od dneva podpisa </w:t>
      </w:r>
      <w:r w:rsidR="00957D05">
        <w:rPr>
          <w:rFonts w:cs="Arial"/>
        </w:rPr>
        <w:t xml:space="preserve">in veljavnosti </w:t>
      </w:r>
      <w:r w:rsidRPr="00A860D0">
        <w:rPr>
          <w:rFonts w:cs="Arial"/>
        </w:rPr>
        <w:t>pogodbe o skladiščenju in obnav</w:t>
      </w:r>
      <w:r w:rsidR="00957D05">
        <w:rPr>
          <w:rFonts w:cs="Arial"/>
        </w:rPr>
        <w:t>ljanju državnih blagovnih rezerv</w:t>
      </w:r>
      <w:r w:rsidR="005A407D">
        <w:rPr>
          <w:rFonts w:cs="Arial"/>
        </w:rPr>
        <w:t xml:space="preserve">, z možnostjo podaljšanja za </w:t>
      </w:r>
      <w:r w:rsidR="00DB20A8">
        <w:rPr>
          <w:rFonts w:cs="Arial"/>
        </w:rPr>
        <w:t>12 mesecev</w:t>
      </w:r>
      <w:r w:rsidR="00957D05">
        <w:rPr>
          <w:rFonts w:cs="Arial"/>
        </w:rPr>
        <w:t>.</w:t>
      </w:r>
    </w:p>
    <w:p w14:paraId="70B567C8" w14:textId="0ACFAB04" w:rsidR="00553957" w:rsidRDefault="00553957" w:rsidP="00FC2A0A">
      <w:pPr>
        <w:tabs>
          <w:tab w:val="left" w:pos="7230"/>
        </w:tabs>
        <w:rPr>
          <w:rFonts w:cs="Arial"/>
        </w:rPr>
      </w:pPr>
    </w:p>
    <w:p w14:paraId="5BE07C7D" w14:textId="77777777" w:rsidR="00471FF9" w:rsidRPr="007A2399" w:rsidRDefault="00471FF9" w:rsidP="00FC2A0A">
      <w:pPr>
        <w:tabs>
          <w:tab w:val="left" w:pos="7230"/>
        </w:tabs>
        <w:rPr>
          <w:rFonts w:cs="Arial"/>
        </w:rPr>
      </w:pPr>
    </w:p>
    <w:p w14:paraId="3D92E504" w14:textId="77777777" w:rsidR="00FC2A0A" w:rsidRPr="00030A2D" w:rsidRDefault="00FC2A0A" w:rsidP="0015434A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030A2D">
        <w:rPr>
          <w:rFonts w:ascii="Arial" w:hAnsi="Arial" w:cs="Arial"/>
          <w:b/>
        </w:rPr>
        <w:t>Način izvajanja obnavljanja:</w:t>
      </w:r>
    </w:p>
    <w:p w14:paraId="7DCAA58F" w14:textId="3727B54B" w:rsidR="00C364CB" w:rsidRPr="00030A2D" w:rsidRDefault="00C364CB" w:rsidP="00314BED">
      <w:pPr>
        <w:tabs>
          <w:tab w:val="left" w:pos="7230"/>
        </w:tabs>
        <w:jc w:val="both"/>
        <w:rPr>
          <w:rFonts w:cs="Arial"/>
        </w:rPr>
      </w:pPr>
      <w:r w:rsidRPr="00030A2D">
        <w:rPr>
          <w:rFonts w:cs="Arial"/>
        </w:rPr>
        <w:t>Ponudnik mora blago obnoviti (zamenjati staro z novo) 1x letno, in sicer na način, da je pogodbena količina blaga ves čas na zalogi. Blago mora ves čas trajanja skladiščenja odgovarjati zahtevam iz teh tehničnih specifikacij.</w:t>
      </w:r>
    </w:p>
    <w:p w14:paraId="0962C402" w14:textId="6AF78746" w:rsidR="00C364CB" w:rsidRPr="00030A2D" w:rsidRDefault="00C364CB" w:rsidP="00314BED">
      <w:pPr>
        <w:tabs>
          <w:tab w:val="left" w:pos="7230"/>
        </w:tabs>
        <w:jc w:val="both"/>
        <w:rPr>
          <w:rFonts w:cs="Arial"/>
        </w:rPr>
      </w:pPr>
    </w:p>
    <w:p w14:paraId="64A7AA44" w14:textId="3F3633A4" w:rsidR="00C364CB" w:rsidRPr="00030A2D" w:rsidRDefault="00C364CB" w:rsidP="00314BED">
      <w:pPr>
        <w:tabs>
          <w:tab w:val="left" w:pos="7230"/>
        </w:tabs>
        <w:jc w:val="both"/>
        <w:rPr>
          <w:rFonts w:cs="Arial"/>
        </w:rPr>
      </w:pPr>
      <w:r w:rsidRPr="00030A2D">
        <w:rPr>
          <w:rFonts w:cs="Arial"/>
        </w:rPr>
        <w:t>Blago ves čas skladiščenja in v primeru odpoklica oz. izročitve ne sme biti starejše od 8 mesecev šteto od dneva proizvodnje in ne bo imel</w:t>
      </w:r>
      <w:r w:rsidR="00DC722A" w:rsidRPr="00030A2D">
        <w:rPr>
          <w:rFonts w:cs="Arial"/>
        </w:rPr>
        <w:t>o</w:t>
      </w:r>
      <w:r w:rsidRPr="00030A2D">
        <w:rPr>
          <w:rFonts w:cs="Arial"/>
        </w:rPr>
        <w:t xml:space="preserve"> pretečeno 1/3 roka uporabe, glede na to, kar je manj. </w:t>
      </w:r>
    </w:p>
    <w:p w14:paraId="350D78AC" w14:textId="1498E41F" w:rsidR="00C364CB" w:rsidRPr="00030A2D" w:rsidRDefault="00C364CB" w:rsidP="00314BED">
      <w:pPr>
        <w:tabs>
          <w:tab w:val="left" w:pos="7230"/>
        </w:tabs>
        <w:jc w:val="both"/>
        <w:rPr>
          <w:rFonts w:cs="Arial"/>
        </w:rPr>
      </w:pPr>
    </w:p>
    <w:p w14:paraId="4456DE50" w14:textId="318F318C" w:rsidR="00C364CB" w:rsidRPr="00030A2D" w:rsidRDefault="00C364CB" w:rsidP="00314BED">
      <w:pPr>
        <w:tabs>
          <w:tab w:val="left" w:pos="7230"/>
        </w:tabs>
        <w:jc w:val="both"/>
        <w:rPr>
          <w:rFonts w:cs="Arial"/>
        </w:rPr>
      </w:pPr>
      <w:r w:rsidRPr="00030A2D">
        <w:rPr>
          <w:rFonts w:cs="Arial"/>
        </w:rPr>
        <w:t xml:space="preserve">Za skladiščenje in obnavljanje blaga, bo naročnik izbranemu ponudniku priznal stroške ter/ali nabavne in prodajne cene blaga na podlagi cen, ki jih ponudnik navede v ponudbi. </w:t>
      </w:r>
    </w:p>
    <w:p w14:paraId="539B7B8D" w14:textId="77777777" w:rsidR="00C364CB" w:rsidRPr="00030A2D" w:rsidRDefault="00C364CB" w:rsidP="00314BED">
      <w:pPr>
        <w:tabs>
          <w:tab w:val="left" w:pos="7230"/>
        </w:tabs>
        <w:jc w:val="both"/>
        <w:rPr>
          <w:rFonts w:cs="Arial"/>
        </w:rPr>
      </w:pPr>
    </w:p>
    <w:p w14:paraId="0EDFBDEC" w14:textId="77777777" w:rsidR="00C364CB" w:rsidRPr="00030A2D" w:rsidRDefault="00C364CB" w:rsidP="00314BED">
      <w:pPr>
        <w:tabs>
          <w:tab w:val="left" w:pos="7230"/>
        </w:tabs>
        <w:jc w:val="both"/>
        <w:rPr>
          <w:rFonts w:cs="Arial"/>
        </w:rPr>
      </w:pPr>
      <w:r w:rsidRPr="00030A2D">
        <w:rPr>
          <w:rFonts w:cs="Arial"/>
        </w:rPr>
        <w:t xml:space="preserve">Stroške, zaradi obnovitve, v skladu s 1. ali 2. tč., 3. odst., 23. člena osnutka pogodbe za skladiščenje in obnavljanje državnih blagovnih rezerv, bo naročnik priznal ponudniku za dejansko izvedene storitve (1 obnovitev = 1 x prevzem + 1 x odprema). </w:t>
      </w:r>
    </w:p>
    <w:p w14:paraId="3885B737" w14:textId="77777777" w:rsidR="00C364CB" w:rsidRPr="00030A2D" w:rsidRDefault="00C364CB" w:rsidP="00314BED">
      <w:pPr>
        <w:tabs>
          <w:tab w:val="left" w:pos="7230"/>
        </w:tabs>
        <w:jc w:val="both"/>
        <w:rPr>
          <w:rFonts w:cs="Arial"/>
        </w:rPr>
      </w:pPr>
    </w:p>
    <w:p w14:paraId="7CD28075" w14:textId="77777777" w:rsidR="00C364CB" w:rsidRPr="00030A2D" w:rsidRDefault="00C364CB" w:rsidP="00314BED">
      <w:pPr>
        <w:tabs>
          <w:tab w:val="left" w:pos="7230"/>
        </w:tabs>
        <w:jc w:val="both"/>
        <w:rPr>
          <w:rFonts w:cs="Arial"/>
        </w:rPr>
      </w:pPr>
      <w:r w:rsidRPr="00030A2D">
        <w:rPr>
          <w:rFonts w:cs="Arial"/>
        </w:rPr>
        <w:t xml:space="preserve">Razliko v ceni med nakupom in prodajo blaga zaradi obnovitve, v skladu s 3. tč., 3. odst., 23. člena osnutka pogodbe za skladiščenje in obnavljanje državnih blagovnih rezerv, bo naročnik priznal za dejansko izvedene nakupe in prodaje. </w:t>
      </w:r>
    </w:p>
    <w:p w14:paraId="329713A6" w14:textId="77777777" w:rsidR="00C364CB" w:rsidRPr="00030A2D" w:rsidRDefault="00C364CB" w:rsidP="00C364CB">
      <w:pPr>
        <w:jc w:val="both"/>
        <w:rPr>
          <w:rFonts w:cs="Arial"/>
          <w:sz w:val="24"/>
          <w:szCs w:val="24"/>
        </w:rPr>
      </w:pPr>
    </w:p>
    <w:p w14:paraId="1657A426" w14:textId="77777777" w:rsidR="00471FF9" w:rsidRPr="00030A2D" w:rsidRDefault="00471FF9" w:rsidP="00FC2A0A">
      <w:pPr>
        <w:tabs>
          <w:tab w:val="left" w:pos="7230"/>
        </w:tabs>
        <w:jc w:val="both"/>
        <w:rPr>
          <w:rFonts w:cs="Arial"/>
        </w:rPr>
      </w:pPr>
    </w:p>
    <w:p w14:paraId="3D7B0DB9" w14:textId="77777777" w:rsidR="00FC2A0A" w:rsidRPr="00030A2D" w:rsidRDefault="00FC2A0A" w:rsidP="0015434A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030A2D">
        <w:rPr>
          <w:rFonts w:ascii="Arial" w:hAnsi="Arial" w:cs="Arial"/>
          <w:b/>
        </w:rPr>
        <w:t>Način odpoklica oz. izročitve blaga:</w:t>
      </w:r>
    </w:p>
    <w:p w14:paraId="46029EA5" w14:textId="20076648" w:rsidR="00DD05FC" w:rsidRPr="00030A2D" w:rsidRDefault="00FC2A0A" w:rsidP="00DD05FC">
      <w:pPr>
        <w:jc w:val="both"/>
        <w:rPr>
          <w:rFonts w:cs="Arial"/>
        </w:rPr>
      </w:pPr>
      <w:r w:rsidRPr="00030A2D">
        <w:rPr>
          <w:rFonts w:cs="Arial"/>
        </w:rPr>
        <w:t>V primeru, da bo naročnik</w:t>
      </w:r>
      <w:r w:rsidR="00723214" w:rsidRPr="00030A2D">
        <w:rPr>
          <w:rFonts w:cs="Arial"/>
        </w:rPr>
        <w:t xml:space="preserve"> v času trajanja pogodbe o skladiščenju in obnavljanju državnih blagovnih rezerv</w:t>
      </w:r>
      <w:r w:rsidRPr="00030A2D">
        <w:rPr>
          <w:rFonts w:cs="Arial"/>
        </w:rPr>
        <w:t xml:space="preserve"> potreboval </w:t>
      </w:r>
      <w:r w:rsidR="00723214" w:rsidRPr="00030A2D">
        <w:rPr>
          <w:rFonts w:cs="Arial"/>
        </w:rPr>
        <w:t>blago</w:t>
      </w:r>
      <w:r w:rsidRPr="00030A2D">
        <w:rPr>
          <w:rFonts w:cs="Arial"/>
        </w:rPr>
        <w:t xml:space="preserve">, je ponudnik dolžan pričeti z izdajanjem </w:t>
      </w:r>
      <w:r w:rsidR="00723214" w:rsidRPr="00030A2D">
        <w:rPr>
          <w:rFonts w:cs="Arial"/>
        </w:rPr>
        <w:t>blaga</w:t>
      </w:r>
      <w:r w:rsidRPr="00030A2D">
        <w:rPr>
          <w:rFonts w:cs="Arial"/>
        </w:rPr>
        <w:t xml:space="preserve"> takoj po prejemu pisne zahteve naročnika oz. skladno z rokom, ki ga bo v zahtevi določil naročnik.</w:t>
      </w:r>
      <w:r w:rsidR="00DD05FC" w:rsidRPr="00030A2D">
        <w:rPr>
          <w:rFonts w:cs="Arial"/>
        </w:rPr>
        <w:t xml:space="preserve"> Kakovost blaga, embalaža in deklaracije bodo morali ustrezati vsem zahtevam iz veljavne zakonodaje v Republiki Sloveniji in EU.</w:t>
      </w:r>
    </w:p>
    <w:p w14:paraId="34CA3E7C" w14:textId="40BAF846" w:rsidR="00FC2A0A" w:rsidRPr="00030A2D" w:rsidRDefault="00FC2A0A" w:rsidP="00FC2A0A">
      <w:pPr>
        <w:jc w:val="both"/>
        <w:rPr>
          <w:rFonts w:cs="Arial"/>
        </w:rPr>
      </w:pPr>
    </w:p>
    <w:p w14:paraId="4DCBF170" w14:textId="77777777" w:rsidR="00FC2A0A" w:rsidRPr="00030A2D" w:rsidRDefault="00FC2A0A" w:rsidP="00FC2A0A">
      <w:pPr>
        <w:tabs>
          <w:tab w:val="left" w:pos="1515"/>
        </w:tabs>
        <w:rPr>
          <w:rFonts w:cs="Arial"/>
        </w:rPr>
      </w:pPr>
      <w:r w:rsidRPr="00030A2D">
        <w:rPr>
          <w:rFonts w:cs="Arial"/>
        </w:rPr>
        <w:tab/>
      </w:r>
    </w:p>
    <w:p w14:paraId="76C6925C" w14:textId="1B10BE61" w:rsidR="00BC40B0" w:rsidRDefault="00BC40B0" w:rsidP="00030A2D">
      <w:r>
        <w:rPr>
          <w:rFonts w:cs="Arial"/>
          <w:i/>
        </w:rPr>
        <w:t>Ta obrazec je sesta</w:t>
      </w:r>
      <w:r w:rsidR="009253C4">
        <w:rPr>
          <w:rFonts w:cs="Arial"/>
          <w:i/>
        </w:rPr>
        <w:t>vni del pogodb (OBR – 2.17</w:t>
      </w:r>
      <w:r w:rsidR="003B3E8B">
        <w:rPr>
          <w:rFonts w:cs="Arial"/>
          <w:i/>
        </w:rPr>
        <w:t>.1</w:t>
      </w:r>
      <w:bookmarkStart w:id="3" w:name="_GoBack"/>
      <w:bookmarkEnd w:id="3"/>
      <w:r w:rsidR="0068255B">
        <w:rPr>
          <w:rFonts w:cs="Arial"/>
          <w:i/>
        </w:rPr>
        <w:t xml:space="preserve"> in</w:t>
      </w:r>
      <w:r w:rsidR="009253C4">
        <w:rPr>
          <w:rFonts w:cs="Arial"/>
          <w:i/>
        </w:rPr>
        <w:t xml:space="preserve"> </w:t>
      </w:r>
      <w:r>
        <w:rPr>
          <w:rFonts w:cs="Arial"/>
          <w:i/>
        </w:rPr>
        <w:t>OBR – 2.17.2).</w:t>
      </w:r>
    </w:p>
    <w:sectPr w:rsidR="00BC40B0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3C27DA" w16cex:dateUtc="2023-06-20T11:27:00Z"/>
  <w16cex:commentExtensible w16cex:durableId="283C2816" w16cex:dateUtc="2023-06-20T11:28:00Z"/>
  <w16cex:commentExtensible w16cex:durableId="283C28F9" w16cex:dateUtc="2023-06-20T11:32:00Z"/>
  <w16cex:commentExtensible w16cex:durableId="283C2927" w16cex:dateUtc="2023-06-20T11:33:00Z"/>
  <w16cex:commentExtensible w16cex:durableId="283C2946" w16cex:dateUtc="2023-06-20T11:33:00Z"/>
  <w16cex:commentExtensible w16cex:durableId="283C2C9F" w16cex:dateUtc="2023-06-20T11:4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4B7BD" w14:textId="77777777" w:rsidR="00B85151" w:rsidRDefault="00B85151">
      <w:r>
        <w:separator/>
      </w:r>
    </w:p>
  </w:endnote>
  <w:endnote w:type="continuationSeparator" w:id="0">
    <w:p w14:paraId="2CBD0B81" w14:textId="77777777" w:rsidR="00B85151" w:rsidRDefault="00B85151">
      <w:r>
        <w:continuationSeparator/>
      </w:r>
    </w:p>
  </w:endnote>
  <w:endnote w:type="continuationNotice" w:id="1">
    <w:p w14:paraId="22532E69" w14:textId="77777777" w:rsidR="00B85151" w:rsidRDefault="00B851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5FB18" w14:textId="5E0CC8CD" w:rsidR="00B85151" w:rsidRPr="00E53BFB" w:rsidRDefault="00B85151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 w:rsidR="003B3E8B">
      <w:rPr>
        <w:rStyle w:val="tevilkastrani"/>
        <w:noProof/>
      </w:rPr>
      <w:t>3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 w:rsidR="003B3E8B">
      <w:rPr>
        <w:rStyle w:val="tevilkastrani"/>
        <w:noProof/>
      </w:rPr>
      <w:t>4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B85151" w:rsidRPr="00A1445A" w14:paraId="652972FA" w14:textId="77777777" w:rsidTr="00A1445A">
      <w:tc>
        <w:tcPr>
          <w:tcW w:w="4605" w:type="dxa"/>
          <w:shd w:val="clear" w:color="auto" w:fill="auto"/>
        </w:tcPr>
        <w:p w14:paraId="209CA22B" w14:textId="56473A05" w:rsidR="00B85151" w:rsidRPr="005A785E" w:rsidRDefault="00B85151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405FF8C" w14:textId="3F2C9149" w:rsidR="00B85151" w:rsidRPr="00A1445A" w:rsidRDefault="00B85151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B3E8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B3E8B">
            <w:rPr>
              <w:rStyle w:val="tevilkastrani"/>
              <w:rFonts w:cs="Arial"/>
              <w:noProof/>
            </w:rPr>
            <w:t>4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B85151" w:rsidRPr="00FC6CF0" w:rsidRDefault="00B85151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AC5C2E" w14:textId="77777777" w:rsidR="00B85151" w:rsidRDefault="00B85151">
      <w:r>
        <w:separator/>
      </w:r>
    </w:p>
  </w:footnote>
  <w:footnote w:type="continuationSeparator" w:id="0">
    <w:p w14:paraId="419D591B" w14:textId="77777777" w:rsidR="00B85151" w:rsidRDefault="00B85151">
      <w:r>
        <w:continuationSeparator/>
      </w:r>
    </w:p>
  </w:footnote>
  <w:footnote w:type="continuationNotice" w:id="1">
    <w:p w14:paraId="08E87F95" w14:textId="77777777" w:rsidR="00B85151" w:rsidRDefault="00B851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B85151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0AB3512" w14:textId="77777777" w:rsidR="00B85151" w:rsidRPr="00A04B00" w:rsidRDefault="00B85151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B85151" w:rsidRPr="00A04B00" w:rsidRDefault="00B85151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B85151" w:rsidRPr="00A04B00" w:rsidRDefault="00B85151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B85151" w:rsidRPr="00C0552D" w:rsidRDefault="00B85151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B85151" w:rsidRPr="00C0552D" w:rsidRDefault="00B85151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5F43DB7" w14:textId="77777777" w:rsidR="00B85151" w:rsidRPr="00A1445A" w:rsidRDefault="00B85151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5F05DDC" w14:textId="77777777" w:rsidR="00B85151" w:rsidRDefault="00B85151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B85151" w:rsidRPr="00A1445A" w:rsidRDefault="00B85151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B85151" w:rsidRDefault="00B85151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B85151" w:rsidRPr="00A1445A" w:rsidRDefault="00B8515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B85151" w:rsidRPr="0070419E" w14:paraId="3D22D01A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55C56B8" w14:textId="0305A241" w:rsidR="00B85151" w:rsidRPr="0070419E" w:rsidRDefault="00454116" w:rsidP="006D569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B85151">
            <w:rPr>
              <w:rFonts w:cs="Arial"/>
              <w:color w:val="000000"/>
              <w:sz w:val="16"/>
              <w:szCs w:val="16"/>
            </w:rPr>
            <w:t xml:space="preserve"> </w:t>
          </w:r>
          <w:r>
            <w:rPr>
              <w:rFonts w:cs="Arial"/>
              <w:color w:val="000000"/>
              <w:sz w:val="16"/>
              <w:szCs w:val="16"/>
            </w:rPr>
            <w:t>–</w:t>
          </w:r>
          <w:r w:rsidR="00B85151">
            <w:rPr>
              <w:rFonts w:cs="Arial"/>
              <w:color w:val="000000"/>
              <w:sz w:val="16"/>
              <w:szCs w:val="16"/>
            </w:rPr>
            <w:t xml:space="preserve"> </w:t>
          </w:r>
          <w:r>
            <w:rPr>
              <w:rFonts w:cs="Arial"/>
              <w:color w:val="000000"/>
              <w:sz w:val="16"/>
              <w:szCs w:val="16"/>
            </w:rPr>
            <w:t xml:space="preserve">BLAGO + </w:t>
          </w:r>
          <w:r w:rsidR="00B85151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277A345" w14:textId="77777777" w:rsidR="00B85151" w:rsidRPr="0070419E" w:rsidRDefault="00B85151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2BF3A0D" w14:textId="54342164" w:rsidR="00B85151" w:rsidRPr="0070419E" w:rsidRDefault="00B85151" w:rsidP="007C129A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70419E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8</w:t>
          </w:r>
        </w:p>
      </w:tc>
    </w:tr>
  </w:tbl>
  <w:p w14:paraId="7B965BF2" w14:textId="77777777" w:rsidR="00B85151" w:rsidRPr="00FC6CF0" w:rsidRDefault="00B85151" w:rsidP="00001218">
    <w:pPr>
      <w:pStyle w:val="Glava"/>
      <w:rPr>
        <w:rFonts w:cs="Arial"/>
        <w:sz w:val="2"/>
        <w:szCs w:val="2"/>
      </w:rPr>
    </w:pPr>
  </w:p>
  <w:p w14:paraId="52523F56" w14:textId="77777777" w:rsidR="00B85151" w:rsidRPr="00FC6CF0" w:rsidRDefault="00B85151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6D6D"/>
    <w:multiLevelType w:val="hybridMultilevel"/>
    <w:tmpl w:val="8ADA46B2"/>
    <w:lvl w:ilvl="0" w:tplc="0424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45F12"/>
    <w:multiLevelType w:val="hybridMultilevel"/>
    <w:tmpl w:val="2E442AB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04175"/>
    <w:multiLevelType w:val="hybridMultilevel"/>
    <w:tmpl w:val="AEE884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53862"/>
    <w:multiLevelType w:val="hybridMultilevel"/>
    <w:tmpl w:val="CC84A234"/>
    <w:lvl w:ilvl="0" w:tplc="3C84ED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10902"/>
    <w:multiLevelType w:val="hybridMultilevel"/>
    <w:tmpl w:val="E54894CC"/>
    <w:lvl w:ilvl="0" w:tplc="7AE2A3DE">
      <w:start w:val="1"/>
      <w:numFmt w:val="upp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9F1627"/>
    <w:multiLevelType w:val="hybridMultilevel"/>
    <w:tmpl w:val="339C56A8"/>
    <w:lvl w:ilvl="0" w:tplc="C5DE8EC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55A4BDF"/>
    <w:multiLevelType w:val="hybridMultilevel"/>
    <w:tmpl w:val="109C7DA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F6E3D"/>
    <w:multiLevelType w:val="hybridMultilevel"/>
    <w:tmpl w:val="B1D23A2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B0348"/>
    <w:multiLevelType w:val="hybridMultilevel"/>
    <w:tmpl w:val="77904B9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E135B4"/>
    <w:multiLevelType w:val="hybridMultilevel"/>
    <w:tmpl w:val="7F18401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645E3C"/>
    <w:multiLevelType w:val="hybridMultilevel"/>
    <w:tmpl w:val="DCAC416A"/>
    <w:lvl w:ilvl="0" w:tplc="943EBA7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01A18EA"/>
    <w:multiLevelType w:val="hybridMultilevel"/>
    <w:tmpl w:val="3C48DFF2"/>
    <w:lvl w:ilvl="0" w:tplc="D2FEEAD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5" w:hanging="360"/>
      </w:pPr>
    </w:lvl>
    <w:lvl w:ilvl="2" w:tplc="0424001B" w:tentative="1">
      <w:start w:val="1"/>
      <w:numFmt w:val="lowerRoman"/>
      <w:lvlText w:val="%3."/>
      <w:lvlJc w:val="right"/>
      <w:pPr>
        <w:ind w:left="2225" w:hanging="180"/>
      </w:pPr>
    </w:lvl>
    <w:lvl w:ilvl="3" w:tplc="0424000F" w:tentative="1">
      <w:start w:val="1"/>
      <w:numFmt w:val="decimal"/>
      <w:lvlText w:val="%4."/>
      <w:lvlJc w:val="left"/>
      <w:pPr>
        <w:ind w:left="2945" w:hanging="360"/>
      </w:pPr>
    </w:lvl>
    <w:lvl w:ilvl="4" w:tplc="04240019" w:tentative="1">
      <w:start w:val="1"/>
      <w:numFmt w:val="lowerLetter"/>
      <w:lvlText w:val="%5."/>
      <w:lvlJc w:val="left"/>
      <w:pPr>
        <w:ind w:left="3665" w:hanging="360"/>
      </w:pPr>
    </w:lvl>
    <w:lvl w:ilvl="5" w:tplc="0424001B" w:tentative="1">
      <w:start w:val="1"/>
      <w:numFmt w:val="lowerRoman"/>
      <w:lvlText w:val="%6."/>
      <w:lvlJc w:val="right"/>
      <w:pPr>
        <w:ind w:left="4385" w:hanging="180"/>
      </w:pPr>
    </w:lvl>
    <w:lvl w:ilvl="6" w:tplc="0424000F" w:tentative="1">
      <w:start w:val="1"/>
      <w:numFmt w:val="decimal"/>
      <w:lvlText w:val="%7."/>
      <w:lvlJc w:val="left"/>
      <w:pPr>
        <w:ind w:left="5105" w:hanging="360"/>
      </w:pPr>
    </w:lvl>
    <w:lvl w:ilvl="7" w:tplc="04240019" w:tentative="1">
      <w:start w:val="1"/>
      <w:numFmt w:val="lowerLetter"/>
      <w:lvlText w:val="%8."/>
      <w:lvlJc w:val="left"/>
      <w:pPr>
        <w:ind w:left="5825" w:hanging="360"/>
      </w:pPr>
    </w:lvl>
    <w:lvl w:ilvl="8" w:tplc="0424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379F195F"/>
    <w:multiLevelType w:val="hybridMultilevel"/>
    <w:tmpl w:val="2FEC00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1102E"/>
    <w:multiLevelType w:val="hybridMultilevel"/>
    <w:tmpl w:val="3FF402B2"/>
    <w:lvl w:ilvl="0" w:tplc="B1FC7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DD5A40"/>
    <w:multiLevelType w:val="hybridMultilevel"/>
    <w:tmpl w:val="3A7E72B4"/>
    <w:lvl w:ilvl="0" w:tplc="C5DE8EC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2B150A2"/>
    <w:multiLevelType w:val="hybridMultilevel"/>
    <w:tmpl w:val="3A7E72B4"/>
    <w:lvl w:ilvl="0" w:tplc="C5DE8EC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77476D2"/>
    <w:multiLevelType w:val="hybridMultilevel"/>
    <w:tmpl w:val="ABAA4E70"/>
    <w:lvl w:ilvl="0" w:tplc="943EBA7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77A66D0"/>
    <w:multiLevelType w:val="hybridMultilevel"/>
    <w:tmpl w:val="436E20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51A3C"/>
    <w:multiLevelType w:val="hybridMultilevel"/>
    <w:tmpl w:val="5A841484"/>
    <w:lvl w:ilvl="0" w:tplc="4C48B71C">
      <w:start w:val="5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B4DA3"/>
    <w:multiLevelType w:val="hybridMultilevel"/>
    <w:tmpl w:val="2E1898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161E86"/>
    <w:multiLevelType w:val="hybridMultilevel"/>
    <w:tmpl w:val="D624BA9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8572AA"/>
    <w:multiLevelType w:val="hybridMultilevel"/>
    <w:tmpl w:val="EFD08B7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437F4"/>
    <w:multiLevelType w:val="hybridMultilevel"/>
    <w:tmpl w:val="83F4B6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035E7A"/>
    <w:multiLevelType w:val="hybridMultilevel"/>
    <w:tmpl w:val="7F18401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752563"/>
    <w:multiLevelType w:val="hybridMultilevel"/>
    <w:tmpl w:val="F4D8A7FA"/>
    <w:lvl w:ilvl="0" w:tplc="C5DE8EC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20E6F55"/>
    <w:multiLevelType w:val="hybridMultilevel"/>
    <w:tmpl w:val="AD74C8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EF4298"/>
    <w:multiLevelType w:val="hybridMultilevel"/>
    <w:tmpl w:val="651C83B2"/>
    <w:lvl w:ilvl="0" w:tplc="0424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8733FF"/>
    <w:multiLevelType w:val="multilevel"/>
    <w:tmpl w:val="0ECE7464"/>
    <w:lvl w:ilvl="0">
      <w:start w:val="1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1" w15:restartNumberingAfterBreak="0">
    <w:nsid w:val="76A724E4"/>
    <w:multiLevelType w:val="hybridMultilevel"/>
    <w:tmpl w:val="F632A680"/>
    <w:lvl w:ilvl="0" w:tplc="C5DE8EC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5A33D2"/>
    <w:multiLevelType w:val="hybridMultilevel"/>
    <w:tmpl w:val="6B6217D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6"/>
  </w:num>
  <w:num w:numId="4">
    <w:abstractNumId w:val="15"/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20"/>
  </w:num>
  <w:num w:numId="11">
    <w:abstractNumId w:val="25"/>
  </w:num>
  <w:num w:numId="12">
    <w:abstractNumId w:val="3"/>
  </w:num>
  <w:num w:numId="13">
    <w:abstractNumId w:val="28"/>
  </w:num>
  <w:num w:numId="14">
    <w:abstractNumId w:val="22"/>
  </w:num>
  <w:num w:numId="15">
    <w:abstractNumId w:val="32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2"/>
  </w:num>
  <w:num w:numId="19">
    <w:abstractNumId w:val="19"/>
  </w:num>
  <w:num w:numId="20">
    <w:abstractNumId w:val="23"/>
  </w:num>
  <w:num w:numId="21">
    <w:abstractNumId w:val="8"/>
  </w:num>
  <w:num w:numId="22">
    <w:abstractNumId w:val="11"/>
  </w:num>
  <w:num w:numId="23">
    <w:abstractNumId w:val="29"/>
  </w:num>
  <w:num w:numId="24">
    <w:abstractNumId w:val="2"/>
  </w:num>
  <w:num w:numId="25">
    <w:abstractNumId w:val="17"/>
  </w:num>
  <w:num w:numId="26">
    <w:abstractNumId w:val="27"/>
  </w:num>
  <w:num w:numId="27">
    <w:abstractNumId w:val="18"/>
  </w:num>
  <w:num w:numId="28">
    <w:abstractNumId w:val="7"/>
  </w:num>
  <w:num w:numId="29">
    <w:abstractNumId w:val="1"/>
  </w:num>
  <w:num w:numId="30">
    <w:abstractNumId w:val="31"/>
  </w:num>
  <w:num w:numId="31">
    <w:abstractNumId w:val="9"/>
  </w:num>
  <w:num w:numId="32">
    <w:abstractNumId w:val="24"/>
  </w:num>
  <w:num w:numId="33">
    <w:abstractNumId w:val="13"/>
  </w:num>
  <w:num w:numId="34">
    <w:abstractNumId w:val="10"/>
  </w:num>
  <w:num w:numId="35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921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1D05"/>
    <w:rsid w:val="00005413"/>
    <w:rsid w:val="00013B00"/>
    <w:rsid w:val="000158D7"/>
    <w:rsid w:val="00015B5A"/>
    <w:rsid w:val="000243EF"/>
    <w:rsid w:val="0002500D"/>
    <w:rsid w:val="00026713"/>
    <w:rsid w:val="00030A2D"/>
    <w:rsid w:val="00033DA0"/>
    <w:rsid w:val="00036A6D"/>
    <w:rsid w:val="000412BC"/>
    <w:rsid w:val="00041EB9"/>
    <w:rsid w:val="00042D0E"/>
    <w:rsid w:val="00046CE2"/>
    <w:rsid w:val="0005065F"/>
    <w:rsid w:val="00055293"/>
    <w:rsid w:val="00056ED6"/>
    <w:rsid w:val="000576FB"/>
    <w:rsid w:val="00060C01"/>
    <w:rsid w:val="00065CBC"/>
    <w:rsid w:val="00073A42"/>
    <w:rsid w:val="00084EF5"/>
    <w:rsid w:val="00085016"/>
    <w:rsid w:val="00090AD7"/>
    <w:rsid w:val="00096243"/>
    <w:rsid w:val="00096BE4"/>
    <w:rsid w:val="000B2165"/>
    <w:rsid w:val="000B3470"/>
    <w:rsid w:val="000B43FD"/>
    <w:rsid w:val="000B7F70"/>
    <w:rsid w:val="000C23A5"/>
    <w:rsid w:val="000C3CB7"/>
    <w:rsid w:val="000C4583"/>
    <w:rsid w:val="000D33E4"/>
    <w:rsid w:val="000D525A"/>
    <w:rsid w:val="000D76C2"/>
    <w:rsid w:val="000E0AED"/>
    <w:rsid w:val="000E1875"/>
    <w:rsid w:val="000E37C2"/>
    <w:rsid w:val="000E41E1"/>
    <w:rsid w:val="000E4CD8"/>
    <w:rsid w:val="000E7050"/>
    <w:rsid w:val="000F4BAD"/>
    <w:rsid w:val="000F58F8"/>
    <w:rsid w:val="000F7558"/>
    <w:rsid w:val="00101B68"/>
    <w:rsid w:val="00102571"/>
    <w:rsid w:val="00105A69"/>
    <w:rsid w:val="0011173C"/>
    <w:rsid w:val="00111E0A"/>
    <w:rsid w:val="00114401"/>
    <w:rsid w:val="0012533E"/>
    <w:rsid w:val="00125547"/>
    <w:rsid w:val="001314C1"/>
    <w:rsid w:val="001352C1"/>
    <w:rsid w:val="001357BD"/>
    <w:rsid w:val="0014021F"/>
    <w:rsid w:val="00142A6D"/>
    <w:rsid w:val="00143927"/>
    <w:rsid w:val="00144B8D"/>
    <w:rsid w:val="0015434A"/>
    <w:rsid w:val="00155DD7"/>
    <w:rsid w:val="0016150A"/>
    <w:rsid w:val="00166414"/>
    <w:rsid w:val="00170DA4"/>
    <w:rsid w:val="00172007"/>
    <w:rsid w:val="0017296F"/>
    <w:rsid w:val="00174BFE"/>
    <w:rsid w:val="001779D1"/>
    <w:rsid w:val="00183318"/>
    <w:rsid w:val="001A192F"/>
    <w:rsid w:val="001A2758"/>
    <w:rsid w:val="001A7BD0"/>
    <w:rsid w:val="001B2275"/>
    <w:rsid w:val="001B2AA6"/>
    <w:rsid w:val="001C0375"/>
    <w:rsid w:val="001C0941"/>
    <w:rsid w:val="001D16E0"/>
    <w:rsid w:val="001D694D"/>
    <w:rsid w:val="001E0F5C"/>
    <w:rsid w:val="001E1B08"/>
    <w:rsid w:val="001E2379"/>
    <w:rsid w:val="001E6CD7"/>
    <w:rsid w:val="001F38E8"/>
    <w:rsid w:val="001F5321"/>
    <w:rsid w:val="001F6F0F"/>
    <w:rsid w:val="001F74FE"/>
    <w:rsid w:val="001F77B0"/>
    <w:rsid w:val="0020233B"/>
    <w:rsid w:val="00203CC9"/>
    <w:rsid w:val="00212DA5"/>
    <w:rsid w:val="002135E7"/>
    <w:rsid w:val="00213ABA"/>
    <w:rsid w:val="00213CCB"/>
    <w:rsid w:val="002233FE"/>
    <w:rsid w:val="00226A0F"/>
    <w:rsid w:val="00227FB0"/>
    <w:rsid w:val="00231CFA"/>
    <w:rsid w:val="00233DF0"/>
    <w:rsid w:val="00235E41"/>
    <w:rsid w:val="00235FCC"/>
    <w:rsid w:val="00236B9B"/>
    <w:rsid w:val="002413BB"/>
    <w:rsid w:val="00241698"/>
    <w:rsid w:val="00251D3F"/>
    <w:rsid w:val="0025350B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69CD"/>
    <w:rsid w:val="002A6A46"/>
    <w:rsid w:val="002B12FD"/>
    <w:rsid w:val="002B28E0"/>
    <w:rsid w:val="002C2925"/>
    <w:rsid w:val="002D6A3C"/>
    <w:rsid w:val="002E1329"/>
    <w:rsid w:val="002E2FD3"/>
    <w:rsid w:val="002E6B63"/>
    <w:rsid w:val="002F0041"/>
    <w:rsid w:val="002F4C4E"/>
    <w:rsid w:val="002F68A9"/>
    <w:rsid w:val="002F777E"/>
    <w:rsid w:val="002F7FA5"/>
    <w:rsid w:val="00300956"/>
    <w:rsid w:val="00301033"/>
    <w:rsid w:val="00301E93"/>
    <w:rsid w:val="00312956"/>
    <w:rsid w:val="00314BED"/>
    <w:rsid w:val="00315B14"/>
    <w:rsid w:val="00315EE6"/>
    <w:rsid w:val="0031652B"/>
    <w:rsid w:val="00324C4C"/>
    <w:rsid w:val="00325D8B"/>
    <w:rsid w:val="00326834"/>
    <w:rsid w:val="0033223E"/>
    <w:rsid w:val="00333971"/>
    <w:rsid w:val="00334D56"/>
    <w:rsid w:val="0035043A"/>
    <w:rsid w:val="00366EFA"/>
    <w:rsid w:val="00367250"/>
    <w:rsid w:val="00370866"/>
    <w:rsid w:val="0037231D"/>
    <w:rsid w:val="0037290D"/>
    <w:rsid w:val="003804FF"/>
    <w:rsid w:val="00391BA2"/>
    <w:rsid w:val="003920E1"/>
    <w:rsid w:val="00395F0D"/>
    <w:rsid w:val="003B2186"/>
    <w:rsid w:val="003B31CD"/>
    <w:rsid w:val="003B36FC"/>
    <w:rsid w:val="003B3E8B"/>
    <w:rsid w:val="003C0B6A"/>
    <w:rsid w:val="003C3618"/>
    <w:rsid w:val="003C485B"/>
    <w:rsid w:val="003D1272"/>
    <w:rsid w:val="003E3DDB"/>
    <w:rsid w:val="003E4CFC"/>
    <w:rsid w:val="003E5C55"/>
    <w:rsid w:val="003F0DE7"/>
    <w:rsid w:val="003F4DE6"/>
    <w:rsid w:val="00406373"/>
    <w:rsid w:val="004066DA"/>
    <w:rsid w:val="004121B1"/>
    <w:rsid w:val="00412C32"/>
    <w:rsid w:val="00413646"/>
    <w:rsid w:val="0043532D"/>
    <w:rsid w:val="00436149"/>
    <w:rsid w:val="00443F58"/>
    <w:rsid w:val="00445049"/>
    <w:rsid w:val="004527D6"/>
    <w:rsid w:val="00453B08"/>
    <w:rsid w:val="00454116"/>
    <w:rsid w:val="00455165"/>
    <w:rsid w:val="00455EB9"/>
    <w:rsid w:val="00457D9E"/>
    <w:rsid w:val="00470DE3"/>
    <w:rsid w:val="00471FF9"/>
    <w:rsid w:val="004720C5"/>
    <w:rsid w:val="004750FF"/>
    <w:rsid w:val="0047643E"/>
    <w:rsid w:val="004801D0"/>
    <w:rsid w:val="00485194"/>
    <w:rsid w:val="00486F2A"/>
    <w:rsid w:val="0049339A"/>
    <w:rsid w:val="004A0508"/>
    <w:rsid w:val="004A74D3"/>
    <w:rsid w:val="004B065E"/>
    <w:rsid w:val="004C21A1"/>
    <w:rsid w:val="004D0541"/>
    <w:rsid w:val="004D3D31"/>
    <w:rsid w:val="004D408D"/>
    <w:rsid w:val="004D572F"/>
    <w:rsid w:val="004D6B75"/>
    <w:rsid w:val="004E5156"/>
    <w:rsid w:val="004F073A"/>
    <w:rsid w:val="004F1673"/>
    <w:rsid w:val="004F7C1C"/>
    <w:rsid w:val="00506B3F"/>
    <w:rsid w:val="00507E39"/>
    <w:rsid w:val="005111C9"/>
    <w:rsid w:val="00515863"/>
    <w:rsid w:val="0051745B"/>
    <w:rsid w:val="005255EB"/>
    <w:rsid w:val="005316C0"/>
    <w:rsid w:val="00531B43"/>
    <w:rsid w:val="00537622"/>
    <w:rsid w:val="005507BF"/>
    <w:rsid w:val="00553957"/>
    <w:rsid w:val="005608A6"/>
    <w:rsid w:val="005618F6"/>
    <w:rsid w:val="005724B4"/>
    <w:rsid w:val="005753D9"/>
    <w:rsid w:val="00581E6C"/>
    <w:rsid w:val="00582831"/>
    <w:rsid w:val="00582BC0"/>
    <w:rsid w:val="0058399F"/>
    <w:rsid w:val="005A32F3"/>
    <w:rsid w:val="005A407D"/>
    <w:rsid w:val="005A76F8"/>
    <w:rsid w:val="005A785E"/>
    <w:rsid w:val="005B126C"/>
    <w:rsid w:val="005B253B"/>
    <w:rsid w:val="005B35E7"/>
    <w:rsid w:val="005B3910"/>
    <w:rsid w:val="005C4C41"/>
    <w:rsid w:val="005C71B5"/>
    <w:rsid w:val="005C7677"/>
    <w:rsid w:val="005C7D02"/>
    <w:rsid w:val="005C7E8F"/>
    <w:rsid w:val="005D0B1D"/>
    <w:rsid w:val="005D16B8"/>
    <w:rsid w:val="005D49F4"/>
    <w:rsid w:val="005D7E01"/>
    <w:rsid w:val="005E7E0B"/>
    <w:rsid w:val="005F15D7"/>
    <w:rsid w:val="005F1763"/>
    <w:rsid w:val="005F18A6"/>
    <w:rsid w:val="005F638A"/>
    <w:rsid w:val="005F751D"/>
    <w:rsid w:val="00610B34"/>
    <w:rsid w:val="006110C9"/>
    <w:rsid w:val="0061133D"/>
    <w:rsid w:val="00612663"/>
    <w:rsid w:val="006163B7"/>
    <w:rsid w:val="0062744D"/>
    <w:rsid w:val="006315C1"/>
    <w:rsid w:val="00642D0A"/>
    <w:rsid w:val="006443BB"/>
    <w:rsid w:val="0065152F"/>
    <w:rsid w:val="00657C30"/>
    <w:rsid w:val="00662D8F"/>
    <w:rsid w:val="0066332D"/>
    <w:rsid w:val="00670A28"/>
    <w:rsid w:val="00670D1D"/>
    <w:rsid w:val="00672EF9"/>
    <w:rsid w:val="0067351E"/>
    <w:rsid w:val="00676235"/>
    <w:rsid w:val="00676EB0"/>
    <w:rsid w:val="006776D7"/>
    <w:rsid w:val="0068255B"/>
    <w:rsid w:val="00683D80"/>
    <w:rsid w:val="00691720"/>
    <w:rsid w:val="00692593"/>
    <w:rsid w:val="006A7CAA"/>
    <w:rsid w:val="006B3B8B"/>
    <w:rsid w:val="006B46DD"/>
    <w:rsid w:val="006C2606"/>
    <w:rsid w:val="006C6CA8"/>
    <w:rsid w:val="006C6D9F"/>
    <w:rsid w:val="006D1C9B"/>
    <w:rsid w:val="006D261C"/>
    <w:rsid w:val="006D3E51"/>
    <w:rsid w:val="006D5692"/>
    <w:rsid w:val="006D59F7"/>
    <w:rsid w:val="006E1E9F"/>
    <w:rsid w:val="006E1EE9"/>
    <w:rsid w:val="006E377F"/>
    <w:rsid w:val="006E5DC9"/>
    <w:rsid w:val="006E72B2"/>
    <w:rsid w:val="006F35CB"/>
    <w:rsid w:val="006F44F5"/>
    <w:rsid w:val="006F758E"/>
    <w:rsid w:val="007033C0"/>
    <w:rsid w:val="0070419E"/>
    <w:rsid w:val="0071111D"/>
    <w:rsid w:val="00714F9A"/>
    <w:rsid w:val="00716D7D"/>
    <w:rsid w:val="00717C7D"/>
    <w:rsid w:val="00723214"/>
    <w:rsid w:val="00723612"/>
    <w:rsid w:val="007255D6"/>
    <w:rsid w:val="007345D8"/>
    <w:rsid w:val="007371A1"/>
    <w:rsid w:val="00741DF3"/>
    <w:rsid w:val="00742C35"/>
    <w:rsid w:val="00743912"/>
    <w:rsid w:val="00757535"/>
    <w:rsid w:val="00760F13"/>
    <w:rsid w:val="00764D09"/>
    <w:rsid w:val="00767A5A"/>
    <w:rsid w:val="00774099"/>
    <w:rsid w:val="00780396"/>
    <w:rsid w:val="00781316"/>
    <w:rsid w:val="0078158C"/>
    <w:rsid w:val="0078319E"/>
    <w:rsid w:val="0078350C"/>
    <w:rsid w:val="00783525"/>
    <w:rsid w:val="007838D2"/>
    <w:rsid w:val="00783D0E"/>
    <w:rsid w:val="007927DB"/>
    <w:rsid w:val="00794D95"/>
    <w:rsid w:val="007A231E"/>
    <w:rsid w:val="007A3415"/>
    <w:rsid w:val="007A69B6"/>
    <w:rsid w:val="007B7A0A"/>
    <w:rsid w:val="007C129A"/>
    <w:rsid w:val="007C2762"/>
    <w:rsid w:val="007C4B2C"/>
    <w:rsid w:val="007D302C"/>
    <w:rsid w:val="007D4174"/>
    <w:rsid w:val="007D5092"/>
    <w:rsid w:val="007E0866"/>
    <w:rsid w:val="007E0888"/>
    <w:rsid w:val="007E31E3"/>
    <w:rsid w:val="007E6C70"/>
    <w:rsid w:val="007E72B4"/>
    <w:rsid w:val="007F3757"/>
    <w:rsid w:val="007F4AC2"/>
    <w:rsid w:val="007F7EE3"/>
    <w:rsid w:val="008017CD"/>
    <w:rsid w:val="00802393"/>
    <w:rsid w:val="00803C5D"/>
    <w:rsid w:val="0081168E"/>
    <w:rsid w:val="00813772"/>
    <w:rsid w:val="008155E7"/>
    <w:rsid w:val="008217C3"/>
    <w:rsid w:val="00824619"/>
    <w:rsid w:val="00824D1D"/>
    <w:rsid w:val="00832242"/>
    <w:rsid w:val="008325F1"/>
    <w:rsid w:val="00833024"/>
    <w:rsid w:val="00833AC6"/>
    <w:rsid w:val="008342BE"/>
    <w:rsid w:val="0083677B"/>
    <w:rsid w:val="00843739"/>
    <w:rsid w:val="00843A39"/>
    <w:rsid w:val="00847017"/>
    <w:rsid w:val="008707C8"/>
    <w:rsid w:val="008726E6"/>
    <w:rsid w:val="00882006"/>
    <w:rsid w:val="008902D3"/>
    <w:rsid w:val="00895F3B"/>
    <w:rsid w:val="008975CB"/>
    <w:rsid w:val="00897A70"/>
    <w:rsid w:val="008A03C9"/>
    <w:rsid w:val="008A0C71"/>
    <w:rsid w:val="008A2E86"/>
    <w:rsid w:val="008A757F"/>
    <w:rsid w:val="008B25C9"/>
    <w:rsid w:val="008B46B5"/>
    <w:rsid w:val="008B6767"/>
    <w:rsid w:val="008C20E9"/>
    <w:rsid w:val="008C2AC2"/>
    <w:rsid w:val="008D1E91"/>
    <w:rsid w:val="008D6BE2"/>
    <w:rsid w:val="008D6DCE"/>
    <w:rsid w:val="008E10D1"/>
    <w:rsid w:val="008E2187"/>
    <w:rsid w:val="008E29AD"/>
    <w:rsid w:val="008E64FA"/>
    <w:rsid w:val="008F2D81"/>
    <w:rsid w:val="008F3E2F"/>
    <w:rsid w:val="008F5FAF"/>
    <w:rsid w:val="00902C55"/>
    <w:rsid w:val="0090307C"/>
    <w:rsid w:val="0090682C"/>
    <w:rsid w:val="00906C3F"/>
    <w:rsid w:val="009075D1"/>
    <w:rsid w:val="00907BCF"/>
    <w:rsid w:val="00910EA6"/>
    <w:rsid w:val="00913419"/>
    <w:rsid w:val="00913CF8"/>
    <w:rsid w:val="0091478B"/>
    <w:rsid w:val="00916BA5"/>
    <w:rsid w:val="009253C4"/>
    <w:rsid w:val="009272B2"/>
    <w:rsid w:val="009456CC"/>
    <w:rsid w:val="00945B2B"/>
    <w:rsid w:val="00945EEF"/>
    <w:rsid w:val="00946104"/>
    <w:rsid w:val="00947394"/>
    <w:rsid w:val="009514DD"/>
    <w:rsid w:val="0095198A"/>
    <w:rsid w:val="00953938"/>
    <w:rsid w:val="0095430C"/>
    <w:rsid w:val="00955B38"/>
    <w:rsid w:val="00957D05"/>
    <w:rsid w:val="00965BB4"/>
    <w:rsid w:val="00986E37"/>
    <w:rsid w:val="009879A0"/>
    <w:rsid w:val="00990D05"/>
    <w:rsid w:val="009A0DE3"/>
    <w:rsid w:val="009A1ABB"/>
    <w:rsid w:val="009A32EE"/>
    <w:rsid w:val="009A46DA"/>
    <w:rsid w:val="009A7933"/>
    <w:rsid w:val="009B0745"/>
    <w:rsid w:val="009B0FC7"/>
    <w:rsid w:val="009B361A"/>
    <w:rsid w:val="009B6BC1"/>
    <w:rsid w:val="009B70DE"/>
    <w:rsid w:val="009B7404"/>
    <w:rsid w:val="009C18FC"/>
    <w:rsid w:val="009C1968"/>
    <w:rsid w:val="009C29C7"/>
    <w:rsid w:val="009C5AA6"/>
    <w:rsid w:val="009C6284"/>
    <w:rsid w:val="009D132C"/>
    <w:rsid w:val="009D21DD"/>
    <w:rsid w:val="009D40B0"/>
    <w:rsid w:val="009D6994"/>
    <w:rsid w:val="009D6C16"/>
    <w:rsid w:val="009E053F"/>
    <w:rsid w:val="009E1245"/>
    <w:rsid w:val="009E1D55"/>
    <w:rsid w:val="009E479D"/>
    <w:rsid w:val="009E7D34"/>
    <w:rsid w:val="009F0952"/>
    <w:rsid w:val="009F0ABF"/>
    <w:rsid w:val="009F7784"/>
    <w:rsid w:val="00A04715"/>
    <w:rsid w:val="00A04B00"/>
    <w:rsid w:val="00A10D16"/>
    <w:rsid w:val="00A1445A"/>
    <w:rsid w:val="00A14BF7"/>
    <w:rsid w:val="00A1590A"/>
    <w:rsid w:val="00A21B62"/>
    <w:rsid w:val="00A22650"/>
    <w:rsid w:val="00A3063E"/>
    <w:rsid w:val="00A33BE0"/>
    <w:rsid w:val="00A515E0"/>
    <w:rsid w:val="00A55B4C"/>
    <w:rsid w:val="00A56CC7"/>
    <w:rsid w:val="00A57325"/>
    <w:rsid w:val="00A605E3"/>
    <w:rsid w:val="00A60A33"/>
    <w:rsid w:val="00A652C8"/>
    <w:rsid w:val="00A70258"/>
    <w:rsid w:val="00A718D3"/>
    <w:rsid w:val="00A75802"/>
    <w:rsid w:val="00A83E62"/>
    <w:rsid w:val="00A85BE7"/>
    <w:rsid w:val="00A91496"/>
    <w:rsid w:val="00A92149"/>
    <w:rsid w:val="00A96181"/>
    <w:rsid w:val="00A97840"/>
    <w:rsid w:val="00AA061A"/>
    <w:rsid w:val="00AA2F1C"/>
    <w:rsid w:val="00AA6871"/>
    <w:rsid w:val="00AB1522"/>
    <w:rsid w:val="00AB3346"/>
    <w:rsid w:val="00AB4674"/>
    <w:rsid w:val="00AC0415"/>
    <w:rsid w:val="00AC0AAB"/>
    <w:rsid w:val="00AC1222"/>
    <w:rsid w:val="00AC72E5"/>
    <w:rsid w:val="00AC7E0F"/>
    <w:rsid w:val="00AD3618"/>
    <w:rsid w:val="00AD7339"/>
    <w:rsid w:val="00AE5E97"/>
    <w:rsid w:val="00AE6C8B"/>
    <w:rsid w:val="00AF0AD6"/>
    <w:rsid w:val="00B00E7C"/>
    <w:rsid w:val="00B021F9"/>
    <w:rsid w:val="00B0693C"/>
    <w:rsid w:val="00B1548E"/>
    <w:rsid w:val="00B16F2C"/>
    <w:rsid w:val="00B20079"/>
    <w:rsid w:val="00B200E4"/>
    <w:rsid w:val="00B237A8"/>
    <w:rsid w:val="00B26132"/>
    <w:rsid w:val="00B2757C"/>
    <w:rsid w:val="00B27A0B"/>
    <w:rsid w:val="00B32A8A"/>
    <w:rsid w:val="00B4256F"/>
    <w:rsid w:val="00B474EE"/>
    <w:rsid w:val="00B516D0"/>
    <w:rsid w:val="00B528B4"/>
    <w:rsid w:val="00B52BF2"/>
    <w:rsid w:val="00B5369B"/>
    <w:rsid w:val="00B538F5"/>
    <w:rsid w:val="00B57A11"/>
    <w:rsid w:val="00B63D4C"/>
    <w:rsid w:val="00B661E3"/>
    <w:rsid w:val="00B6642F"/>
    <w:rsid w:val="00B70DBF"/>
    <w:rsid w:val="00B77694"/>
    <w:rsid w:val="00B82A7E"/>
    <w:rsid w:val="00B85151"/>
    <w:rsid w:val="00B86392"/>
    <w:rsid w:val="00B86FF0"/>
    <w:rsid w:val="00B900EC"/>
    <w:rsid w:val="00B9309E"/>
    <w:rsid w:val="00B930C3"/>
    <w:rsid w:val="00B95483"/>
    <w:rsid w:val="00B97127"/>
    <w:rsid w:val="00B97607"/>
    <w:rsid w:val="00BA2C4A"/>
    <w:rsid w:val="00BB3498"/>
    <w:rsid w:val="00BB3939"/>
    <w:rsid w:val="00BC00ED"/>
    <w:rsid w:val="00BC2412"/>
    <w:rsid w:val="00BC29DD"/>
    <w:rsid w:val="00BC40B0"/>
    <w:rsid w:val="00BC41FB"/>
    <w:rsid w:val="00BD4AEF"/>
    <w:rsid w:val="00BE594B"/>
    <w:rsid w:val="00BE655C"/>
    <w:rsid w:val="00BE6AEE"/>
    <w:rsid w:val="00BF0DBB"/>
    <w:rsid w:val="00BF2B50"/>
    <w:rsid w:val="00BF4DEA"/>
    <w:rsid w:val="00BF78A7"/>
    <w:rsid w:val="00C03C9F"/>
    <w:rsid w:val="00C0519E"/>
    <w:rsid w:val="00C052DE"/>
    <w:rsid w:val="00C0552D"/>
    <w:rsid w:val="00C06BC8"/>
    <w:rsid w:val="00C06DBC"/>
    <w:rsid w:val="00C124CB"/>
    <w:rsid w:val="00C1685C"/>
    <w:rsid w:val="00C16A39"/>
    <w:rsid w:val="00C21B6C"/>
    <w:rsid w:val="00C2689D"/>
    <w:rsid w:val="00C340B6"/>
    <w:rsid w:val="00C34575"/>
    <w:rsid w:val="00C364CB"/>
    <w:rsid w:val="00C408F1"/>
    <w:rsid w:val="00C408FF"/>
    <w:rsid w:val="00C417AA"/>
    <w:rsid w:val="00C41E61"/>
    <w:rsid w:val="00C468BF"/>
    <w:rsid w:val="00C565DD"/>
    <w:rsid w:val="00C60462"/>
    <w:rsid w:val="00C61B14"/>
    <w:rsid w:val="00C64A95"/>
    <w:rsid w:val="00C6678E"/>
    <w:rsid w:val="00C678E9"/>
    <w:rsid w:val="00C80A84"/>
    <w:rsid w:val="00C82B34"/>
    <w:rsid w:val="00C842DC"/>
    <w:rsid w:val="00C94A95"/>
    <w:rsid w:val="00C9531D"/>
    <w:rsid w:val="00C96697"/>
    <w:rsid w:val="00C97729"/>
    <w:rsid w:val="00CA497C"/>
    <w:rsid w:val="00CB008E"/>
    <w:rsid w:val="00CB0D95"/>
    <w:rsid w:val="00CC4614"/>
    <w:rsid w:val="00CD61B2"/>
    <w:rsid w:val="00CD7808"/>
    <w:rsid w:val="00CD7AE7"/>
    <w:rsid w:val="00CF12FC"/>
    <w:rsid w:val="00CF5739"/>
    <w:rsid w:val="00D02608"/>
    <w:rsid w:val="00D05C1E"/>
    <w:rsid w:val="00D06278"/>
    <w:rsid w:val="00D1580D"/>
    <w:rsid w:val="00D20D95"/>
    <w:rsid w:val="00D22705"/>
    <w:rsid w:val="00D2343D"/>
    <w:rsid w:val="00D2640A"/>
    <w:rsid w:val="00D275AD"/>
    <w:rsid w:val="00D278D4"/>
    <w:rsid w:val="00D27CE9"/>
    <w:rsid w:val="00D34A09"/>
    <w:rsid w:val="00D36CEF"/>
    <w:rsid w:val="00D42474"/>
    <w:rsid w:val="00D42DD3"/>
    <w:rsid w:val="00D44208"/>
    <w:rsid w:val="00D4511D"/>
    <w:rsid w:val="00D46950"/>
    <w:rsid w:val="00D47195"/>
    <w:rsid w:val="00D514FD"/>
    <w:rsid w:val="00D53AC6"/>
    <w:rsid w:val="00D579F3"/>
    <w:rsid w:val="00D64AF6"/>
    <w:rsid w:val="00D707B4"/>
    <w:rsid w:val="00D7182C"/>
    <w:rsid w:val="00D7309B"/>
    <w:rsid w:val="00D74696"/>
    <w:rsid w:val="00D76B40"/>
    <w:rsid w:val="00D77C8B"/>
    <w:rsid w:val="00D813C3"/>
    <w:rsid w:val="00D8275B"/>
    <w:rsid w:val="00D83E17"/>
    <w:rsid w:val="00D84490"/>
    <w:rsid w:val="00D85762"/>
    <w:rsid w:val="00D85F5B"/>
    <w:rsid w:val="00D86474"/>
    <w:rsid w:val="00D929E5"/>
    <w:rsid w:val="00D92C6A"/>
    <w:rsid w:val="00D9335F"/>
    <w:rsid w:val="00D97D3C"/>
    <w:rsid w:val="00DA0B86"/>
    <w:rsid w:val="00DA5032"/>
    <w:rsid w:val="00DA5FF2"/>
    <w:rsid w:val="00DB20A8"/>
    <w:rsid w:val="00DB3E61"/>
    <w:rsid w:val="00DB45ED"/>
    <w:rsid w:val="00DC17FB"/>
    <w:rsid w:val="00DC3C0A"/>
    <w:rsid w:val="00DC6E4A"/>
    <w:rsid w:val="00DC722A"/>
    <w:rsid w:val="00DD05FC"/>
    <w:rsid w:val="00DE597D"/>
    <w:rsid w:val="00DE73F1"/>
    <w:rsid w:val="00DF116B"/>
    <w:rsid w:val="00DF3D50"/>
    <w:rsid w:val="00DF50BE"/>
    <w:rsid w:val="00DF59BE"/>
    <w:rsid w:val="00E029F3"/>
    <w:rsid w:val="00E02C2C"/>
    <w:rsid w:val="00E0340C"/>
    <w:rsid w:val="00E14CEB"/>
    <w:rsid w:val="00E154DC"/>
    <w:rsid w:val="00E21FFB"/>
    <w:rsid w:val="00E224BC"/>
    <w:rsid w:val="00E31C48"/>
    <w:rsid w:val="00E32158"/>
    <w:rsid w:val="00E3300C"/>
    <w:rsid w:val="00E36E23"/>
    <w:rsid w:val="00E41944"/>
    <w:rsid w:val="00E43C3D"/>
    <w:rsid w:val="00E53BFB"/>
    <w:rsid w:val="00E5491A"/>
    <w:rsid w:val="00E550C0"/>
    <w:rsid w:val="00E556A9"/>
    <w:rsid w:val="00E61921"/>
    <w:rsid w:val="00E676C3"/>
    <w:rsid w:val="00E71EE6"/>
    <w:rsid w:val="00E73DB4"/>
    <w:rsid w:val="00E73E64"/>
    <w:rsid w:val="00E749F2"/>
    <w:rsid w:val="00E8242F"/>
    <w:rsid w:val="00E90D25"/>
    <w:rsid w:val="00E932C8"/>
    <w:rsid w:val="00E939C7"/>
    <w:rsid w:val="00E95B73"/>
    <w:rsid w:val="00E9600A"/>
    <w:rsid w:val="00E97B83"/>
    <w:rsid w:val="00E97F1F"/>
    <w:rsid w:val="00EA238D"/>
    <w:rsid w:val="00EA7B9C"/>
    <w:rsid w:val="00EB0DA9"/>
    <w:rsid w:val="00EB3A9D"/>
    <w:rsid w:val="00EB6BDA"/>
    <w:rsid w:val="00EC3499"/>
    <w:rsid w:val="00ED60CF"/>
    <w:rsid w:val="00ED76A0"/>
    <w:rsid w:val="00ED7A3E"/>
    <w:rsid w:val="00EE7F32"/>
    <w:rsid w:val="00EF0493"/>
    <w:rsid w:val="00EF1787"/>
    <w:rsid w:val="00EF18FD"/>
    <w:rsid w:val="00EF5A96"/>
    <w:rsid w:val="00EF7F85"/>
    <w:rsid w:val="00F0171E"/>
    <w:rsid w:val="00F0300D"/>
    <w:rsid w:val="00F0401D"/>
    <w:rsid w:val="00F07834"/>
    <w:rsid w:val="00F17DA2"/>
    <w:rsid w:val="00F21B47"/>
    <w:rsid w:val="00F22616"/>
    <w:rsid w:val="00F267C9"/>
    <w:rsid w:val="00F27435"/>
    <w:rsid w:val="00F377E1"/>
    <w:rsid w:val="00F41606"/>
    <w:rsid w:val="00F42B9C"/>
    <w:rsid w:val="00F42EA0"/>
    <w:rsid w:val="00F4540E"/>
    <w:rsid w:val="00F46176"/>
    <w:rsid w:val="00F463B3"/>
    <w:rsid w:val="00F51F53"/>
    <w:rsid w:val="00F52A52"/>
    <w:rsid w:val="00F60475"/>
    <w:rsid w:val="00F60526"/>
    <w:rsid w:val="00F63FE3"/>
    <w:rsid w:val="00F64716"/>
    <w:rsid w:val="00F6522B"/>
    <w:rsid w:val="00F65355"/>
    <w:rsid w:val="00F70BB8"/>
    <w:rsid w:val="00F71C13"/>
    <w:rsid w:val="00F745E4"/>
    <w:rsid w:val="00F758D0"/>
    <w:rsid w:val="00F768EB"/>
    <w:rsid w:val="00F8079C"/>
    <w:rsid w:val="00F91238"/>
    <w:rsid w:val="00F92D1D"/>
    <w:rsid w:val="00F94B26"/>
    <w:rsid w:val="00F9587A"/>
    <w:rsid w:val="00FA340B"/>
    <w:rsid w:val="00FA493D"/>
    <w:rsid w:val="00FA624A"/>
    <w:rsid w:val="00FB174F"/>
    <w:rsid w:val="00FB4D34"/>
    <w:rsid w:val="00FB4DE1"/>
    <w:rsid w:val="00FB7986"/>
    <w:rsid w:val="00FC2A0A"/>
    <w:rsid w:val="00FC4EB7"/>
    <w:rsid w:val="00FC6CF0"/>
    <w:rsid w:val="00FC7BD8"/>
    <w:rsid w:val="00FD3B82"/>
    <w:rsid w:val="00FD6770"/>
    <w:rsid w:val="00FD72D2"/>
    <w:rsid w:val="00FD7E63"/>
    <w:rsid w:val="00FE081C"/>
    <w:rsid w:val="00FE34E9"/>
    <w:rsid w:val="00FE3578"/>
    <w:rsid w:val="00FE6A48"/>
    <w:rsid w:val="00FF1B9E"/>
    <w:rsid w:val="00FF1C9D"/>
    <w:rsid w:val="2AA8C14C"/>
    <w:rsid w:val="323634DE"/>
    <w:rsid w:val="32868ACA"/>
    <w:rsid w:val="51589EED"/>
    <w:rsid w:val="5501B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5A407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3">
    <w:name w:val="3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3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2">
    <w:name w:val="2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1">
    <w:name w:val="1"/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semiHidden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semiHidden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3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styleId="SledenaHiperpovezava">
    <w:name w:val="FollowedHyperlink"/>
    <w:basedOn w:val="Privzetapisavaodstavka"/>
    <w:semiHidden/>
    <w:unhideWhenUsed/>
    <w:rsid w:val="00D20D95"/>
    <w:rPr>
      <w:color w:val="954F72" w:themeColor="followedHyperlink"/>
      <w:u w:val="single"/>
    </w:rPr>
  </w:style>
  <w:style w:type="character" w:customStyle="1" w:styleId="normaltextrun">
    <w:name w:val="normaltextrun"/>
    <w:basedOn w:val="Privzetapisavaodstavka"/>
    <w:rsid w:val="00DB20A8"/>
  </w:style>
  <w:style w:type="paragraph" w:styleId="Revizija">
    <w:name w:val="Revision"/>
    <w:hidden/>
    <w:uiPriority w:val="99"/>
    <w:semiHidden/>
    <w:rsid w:val="000B3470"/>
    <w:rPr>
      <w:rFonts w:ascii="Arial" w:hAnsi="Arial"/>
      <w:sz w:val="22"/>
      <w:szCs w:val="22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locked/>
    <w:rsid w:val="00EF7F8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5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54c626c-b074-44b1-889f-76e3b158bc2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D17E7B77F7F640AC70D9762F3168A3" ma:contentTypeVersion="10" ma:contentTypeDescription="Ustvari nov dokument." ma:contentTypeScope="" ma:versionID="98db6827f644f4928aa66dcef717dfc7">
  <xsd:schema xmlns:xsd="http://www.w3.org/2001/XMLSchema" xmlns:xs="http://www.w3.org/2001/XMLSchema" xmlns:p="http://schemas.microsoft.com/office/2006/metadata/properties" xmlns:ns3="c54c626c-b074-44b1-889f-76e3b158bc25" targetNamespace="http://schemas.microsoft.com/office/2006/metadata/properties" ma:root="true" ma:fieldsID="4c8c56ca03dc753c4bc940682ab6ec90" ns3:_="">
    <xsd:import namespace="c54c626c-b074-44b1-889f-76e3b158bc2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4c626c-b074-44b1-889f-76e3b158bc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A66171E-980B-4E19-BC39-782305AFA96A}">
  <ds:schemaRefs>
    <ds:schemaRef ds:uri="http://purl.org/dc/terms/"/>
    <ds:schemaRef ds:uri="http://schemas.openxmlformats.org/package/2006/metadata/core-properties"/>
    <ds:schemaRef ds:uri="http://purl.org/dc/dcmitype/"/>
    <ds:schemaRef ds:uri="c54c626c-b074-44b1-889f-76e3b158bc25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53455A4-2AB4-4E34-92F0-6A6C079547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DFE0C6-31E9-44CF-9903-616423F76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4c626c-b074-44b1-889f-76e3b158bc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A1BEC9-FD16-4025-9A83-C46E9FAF2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4</Pages>
  <Words>1354</Words>
  <Characters>7841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4</cp:revision>
  <cp:lastPrinted>2025-12-10T12:28:00Z</cp:lastPrinted>
  <dcterms:created xsi:type="dcterms:W3CDTF">2026-01-27T12:29:00Z</dcterms:created>
  <dcterms:modified xsi:type="dcterms:W3CDTF">2026-02-25T07:55:00Z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0x0101005BD17E7B77F7F640AC70D9762F3168A3</vt:lpwstr>
  </property>
  <property fmtid="{D5CDD505-2E9C-101B-9397-08002B2CF9AE}" pid="3" name="MediaServiceImageTags">
    <vt:lpwstr/>
  </property>
</Properties>
</file>